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895436" w14:textId="77777777" w:rsidR="00404549" w:rsidRDefault="00D90411">
      <w:r>
        <w:rPr>
          <w:noProof/>
          <w:lang w:val="en-AU"/>
        </w:rPr>
        <mc:AlternateContent>
          <mc:Choice Requires="wpg">
            <w:drawing>
              <wp:anchor distT="0" distB="0" distL="114300" distR="114300" simplePos="0" relativeHeight="252012544" behindDoc="0" locked="0" layoutInCell="1" allowOverlap="1" wp14:anchorId="29531638" wp14:editId="676043DC">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293DE230"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850" y="2352675"/>
                              <a:ext cx="4478020" cy="977900"/>
                            </a:xfrm>
                            <a:prstGeom prst="rect">
                              <a:avLst/>
                            </a:prstGeom>
                            <a:noFill/>
                            <a:ln w="6350">
                              <a:noFill/>
                            </a:ln>
                          </wps:spPr>
                          <wps:txbx>
                            <w:txbxContent>
                              <w:p w14:paraId="15CEBBE1" w14:textId="2BB06D65" w:rsidR="00D90411" w:rsidRPr="002771A2" w:rsidRDefault="00241E32" w:rsidP="00D90411">
                                <w:pPr>
                                  <w:bidi w:val="0"/>
                                  <w:jc w:val="center"/>
                                  <w:rPr>
                                    <w:rFonts w:ascii="Adobe Arabic" w:hAnsi="Adobe Arabic" w:cs="Adobe Arabic"/>
                                    <w:b/>
                                    <w:bCs/>
                                    <w:sz w:val="72"/>
                                    <w:szCs w:val="96"/>
                                    <w:rtl/>
                                    <w:lang w:bidi="ar-SY"/>
                                  </w:rPr>
                                </w:pPr>
                                <w:r w:rsidRPr="00241E32">
                                  <w:rPr>
                                    <w:rFonts w:ascii="Adobe Arabic" w:hAnsi="Adobe Arabic" w:cs="Adobe Arabic"/>
                                    <w:b/>
                                    <w:bCs/>
                                    <w:sz w:val="72"/>
                                    <w:szCs w:val="96"/>
                                    <w:rtl/>
                                    <w:lang w:bidi="ar-SY"/>
                                  </w:rPr>
                                  <w:t>الإشراف والتنظيم الإداري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29531638"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293DE230"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8;top:23526;width:44780;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15CEBBE1" w14:textId="2BB06D65" w:rsidR="00D90411" w:rsidRPr="002771A2" w:rsidRDefault="00241E32" w:rsidP="00D90411">
                          <w:pPr>
                            <w:bidi w:val="0"/>
                            <w:jc w:val="center"/>
                            <w:rPr>
                              <w:rFonts w:ascii="Adobe Arabic" w:hAnsi="Adobe Arabic" w:cs="Adobe Arabic"/>
                              <w:b/>
                              <w:bCs/>
                              <w:sz w:val="72"/>
                              <w:szCs w:val="96"/>
                              <w:rtl/>
                              <w:lang w:bidi="ar-SY"/>
                            </w:rPr>
                          </w:pPr>
                          <w:r w:rsidRPr="00241E32">
                            <w:rPr>
                              <w:rFonts w:ascii="Adobe Arabic" w:hAnsi="Adobe Arabic" w:cs="Adobe Arabic"/>
                              <w:b/>
                              <w:bCs/>
                              <w:sz w:val="72"/>
                              <w:szCs w:val="96"/>
                              <w:rtl/>
                              <w:lang w:bidi="ar-SY"/>
                            </w:rPr>
                            <w:t>الإشراف والتنظيم الإداري</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6370754E" w14:textId="77777777" w:rsidR="00F53D08" w:rsidRPr="00F53D08" w:rsidRDefault="00F53D08" w:rsidP="00F53D08">
      <w:pPr>
        <w:rPr>
          <w:rtl/>
        </w:rPr>
      </w:pPr>
    </w:p>
    <w:p w14:paraId="6C511B6F" w14:textId="77777777" w:rsidR="00F53D08" w:rsidRPr="00F53D08" w:rsidRDefault="00F53D08" w:rsidP="00F53D08">
      <w:pPr>
        <w:rPr>
          <w:rtl/>
        </w:rPr>
      </w:pPr>
    </w:p>
    <w:p w14:paraId="7E9652F4" w14:textId="77777777" w:rsidR="00F53D08" w:rsidRPr="00F53D08" w:rsidRDefault="00F53D08" w:rsidP="00F53D08">
      <w:pPr>
        <w:rPr>
          <w:rtl/>
        </w:rPr>
      </w:pPr>
    </w:p>
    <w:p w14:paraId="67F94E8D" w14:textId="77777777" w:rsidR="00F53D08" w:rsidRPr="00F53D08" w:rsidRDefault="00F53D08" w:rsidP="00F53D08">
      <w:pPr>
        <w:rPr>
          <w:rtl/>
        </w:rPr>
      </w:pPr>
    </w:p>
    <w:p w14:paraId="6247776C" w14:textId="77777777" w:rsidR="00F53D08" w:rsidRPr="00F53D08" w:rsidRDefault="00F53D08" w:rsidP="00F53D08">
      <w:pPr>
        <w:rPr>
          <w:rtl/>
        </w:rPr>
      </w:pPr>
    </w:p>
    <w:p w14:paraId="6ABD6244" w14:textId="77777777" w:rsidR="00F53D08" w:rsidRPr="00F53D08" w:rsidRDefault="00F53D08" w:rsidP="00F53D08">
      <w:pPr>
        <w:rPr>
          <w:rtl/>
        </w:rPr>
      </w:pPr>
    </w:p>
    <w:p w14:paraId="7E6FCA74" w14:textId="77777777" w:rsidR="00F53D08" w:rsidRPr="00F53D08" w:rsidRDefault="00F53D08" w:rsidP="00F53D08">
      <w:pPr>
        <w:rPr>
          <w:rtl/>
        </w:rPr>
      </w:pPr>
    </w:p>
    <w:p w14:paraId="21B6B8BB" w14:textId="77777777" w:rsidR="00F53D08" w:rsidRPr="00F53D08" w:rsidRDefault="00F53D08" w:rsidP="00F53D08">
      <w:pPr>
        <w:rPr>
          <w:rtl/>
        </w:rPr>
      </w:pPr>
    </w:p>
    <w:p w14:paraId="79D9A9AF" w14:textId="56164988" w:rsidR="00E4514E" w:rsidRDefault="00241E32" w:rsidP="00B37BEB">
      <w:pPr>
        <w:spacing w:line="276" w:lineRule="auto"/>
        <w:rPr>
          <w:sz w:val="40"/>
          <w:szCs w:val="44"/>
          <w:rtl/>
          <w:lang w:bidi="ar-SY"/>
        </w:rPr>
        <w:sectPr w:rsidR="00E4514E" w:rsidSect="005E1791">
          <w:headerReference w:type="default" r:id="rId8"/>
          <w:footerReference w:type="default" r:id="rId9"/>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55552" behindDoc="1" locked="0" layoutInCell="1" allowOverlap="1" wp14:anchorId="300FBFCC" wp14:editId="1F6AD6CF">
            <wp:simplePos x="0" y="0"/>
            <wp:positionH relativeFrom="page">
              <wp:align>left</wp:align>
            </wp:positionH>
            <wp:positionV relativeFrom="paragraph">
              <wp:posOffset>2700020</wp:posOffset>
            </wp:positionV>
            <wp:extent cx="7639050" cy="3936783"/>
            <wp:effectExtent l="0" t="0" r="0" b="6985"/>
            <wp:wrapNone/>
            <wp:docPr id="1608691370" name="Picture 1" descr="A person writing on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 descr="A person writing on a paper&#10;&#10;Description automatically generated"/>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641093" cy="39378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4F90EB" w14:textId="77777777" w:rsidR="00D80F3F" w:rsidRDefault="00D80F3F" w:rsidP="00B37BEB">
      <w:pPr>
        <w:spacing w:line="276" w:lineRule="auto"/>
        <w:rPr>
          <w:sz w:val="40"/>
          <w:szCs w:val="44"/>
          <w:rtl/>
          <w:lang w:bidi="ar-SY"/>
        </w:rPr>
      </w:pPr>
    </w:p>
    <w:p w14:paraId="3D77420A"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489155C0" wp14:editId="0A938EFB">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253C0A3F"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489155C0"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253C0A3F"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v:textbox>
                <w10:wrap anchorx="margin"/>
              </v:shape>
            </w:pict>
          </mc:Fallback>
        </mc:AlternateContent>
      </w:r>
    </w:p>
    <w:p w14:paraId="232D5C17" w14:textId="77777777" w:rsidR="00D80F3F" w:rsidRPr="00D80F3F" w:rsidRDefault="00D80F3F" w:rsidP="00D80F3F">
      <w:pPr>
        <w:rPr>
          <w:sz w:val="40"/>
          <w:szCs w:val="44"/>
          <w:rtl/>
          <w:lang w:bidi="ar-SY"/>
        </w:rPr>
      </w:pPr>
    </w:p>
    <w:p w14:paraId="1E32ABC2" w14:textId="77777777" w:rsidR="00D80F3F" w:rsidRPr="00D80F3F" w:rsidRDefault="00D80F3F" w:rsidP="00D80F3F">
      <w:pPr>
        <w:rPr>
          <w:sz w:val="40"/>
          <w:szCs w:val="44"/>
          <w:rtl/>
          <w:lang w:bidi="ar-SY"/>
        </w:rPr>
      </w:pPr>
    </w:p>
    <w:p w14:paraId="18F3FD4F" w14:textId="77777777" w:rsidR="00D80F3F" w:rsidRDefault="00D80F3F" w:rsidP="00D80F3F">
      <w:pPr>
        <w:rPr>
          <w:sz w:val="40"/>
          <w:szCs w:val="44"/>
          <w:rtl/>
          <w:lang w:bidi="ar-SY"/>
        </w:rPr>
      </w:pPr>
    </w:p>
    <w:p w14:paraId="63496C48" w14:textId="77777777" w:rsidR="00DF470D" w:rsidRPr="0046609B" w:rsidRDefault="00DF470D" w:rsidP="00DF470D">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46336" behindDoc="0" locked="0" layoutInCell="1" allowOverlap="1" wp14:anchorId="59E0D9B2" wp14:editId="680E0DE8">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w:t>
      </w:r>
      <w:r>
        <w:rPr>
          <w:rFonts w:ascii="Adobe Arabic" w:hAnsi="Adobe Arabic" w:cs="Adobe Arabic" w:hint="cs"/>
          <w:b/>
          <w:bCs/>
          <w:color w:val="168489"/>
          <w:sz w:val="44"/>
          <w:szCs w:val="48"/>
          <w:rtl/>
        </w:rPr>
        <w:t>الدورة</w:t>
      </w:r>
      <w:r w:rsidRPr="0046609B">
        <w:rPr>
          <w:rFonts w:ascii="Adobe Arabic" w:hAnsi="Adobe Arabic" w:cs="Adobe Arabic" w:hint="cs"/>
          <w:b/>
          <w:bCs/>
          <w:color w:val="168489"/>
          <w:sz w:val="44"/>
          <w:szCs w:val="48"/>
          <w:rtl/>
        </w:rPr>
        <w:t>:</w:t>
      </w:r>
    </w:p>
    <w:p w14:paraId="4D45E6B9"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هذه الدورة التدريبية هي برنامج مكثف مصمم لتزويد المشاركين بالمعارف والمهارات المزدوجة في مجالي الإشراف الإداري والتنظيم الإداري. وهي ضرورية لكل قائد أو مشرف يسعى إلى الارتقاء بالأداء الإداري والمساهمة في تحقيق الأهداف المؤسسية بكفاءة عالية.</w:t>
      </w:r>
    </w:p>
    <w:p w14:paraId="0DB11A9B"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ascii="Adobe Arabic" w:hAnsi="Adobe Arabic" w:cs="Adobe Arabic"/>
          <w:b/>
          <w:bCs/>
          <w:noProof/>
          <w:color w:val="168489"/>
          <w:sz w:val="44"/>
          <w:szCs w:val="48"/>
        </w:rPr>
        <w:drawing>
          <wp:anchor distT="0" distB="0" distL="114300" distR="114300" simplePos="0" relativeHeight="252057600" behindDoc="0" locked="0" layoutInCell="1" allowOverlap="1" wp14:anchorId="4F3C7522" wp14:editId="629422F5">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5E566627"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ascii="Adobe Arabic" w:hAnsi="Adobe Arabic" w:cs="Adobe Arabic" w:hint="cs"/>
          <w:b/>
          <w:bCs/>
          <w:color w:val="168489"/>
          <w:sz w:val="44"/>
          <w:szCs w:val="48"/>
          <w:rtl/>
        </w:rPr>
        <w:t xml:space="preserve"> أهمية الدورة:</w:t>
      </w:r>
    </w:p>
    <w:p w14:paraId="3399C8B3"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تركز الدورة على الانتقال من النمط الإشرافي التقليدي إلى الإشراف الفعّال المتمحور حول قيادة فرق العمل، وتحليل المشكلات، واتخاذ القرارات، وتطبيق أحدث أساليب التنظيم الإداري وبناء الهياكل الفاعلة.</w:t>
      </w:r>
    </w:p>
    <w:p w14:paraId="2DB54F66"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p>
    <w:p w14:paraId="1FB3C3C3"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ascii="Adobe Arabic" w:hAnsi="Adobe Arabic" w:cs="Adobe Arabic"/>
          <w:b/>
          <w:bCs/>
          <w:noProof/>
          <w:color w:val="168489"/>
          <w:sz w:val="44"/>
          <w:szCs w:val="48"/>
        </w:rPr>
        <w:drawing>
          <wp:anchor distT="0" distB="0" distL="114300" distR="114300" simplePos="0" relativeHeight="252058624" behindDoc="0" locked="0" layoutInCell="1" allowOverlap="1" wp14:anchorId="40497A5C" wp14:editId="5DE7E6A6">
            <wp:simplePos x="0" y="0"/>
            <wp:positionH relativeFrom="margin">
              <wp:posOffset>5290185</wp:posOffset>
            </wp:positionH>
            <wp:positionV relativeFrom="paragraph">
              <wp:posOffset>29</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C2420C">
        <w:rPr>
          <w:rFonts w:ascii="Adobe Arabic" w:hAnsi="Adobe Arabic" w:cs="Adobe Arabic" w:hint="cs"/>
          <w:b/>
          <w:bCs/>
          <w:color w:val="168489"/>
          <w:sz w:val="44"/>
          <w:szCs w:val="48"/>
          <w:rtl/>
        </w:rPr>
        <w:t xml:space="preserve"> الهدف العام:</w:t>
      </w:r>
    </w:p>
    <w:p w14:paraId="3094133D" w14:textId="4E69E329" w:rsidR="0046609B" w:rsidRDefault="00C2420C" w:rsidP="00C2420C">
      <w:pPr>
        <w:spacing w:line="276" w:lineRule="auto"/>
        <w:jc w:val="both"/>
        <w:rPr>
          <w:rFonts w:ascii="Sakkal Majalla" w:hAnsi="Sakkal Majalla" w:cs="Sakkal Majalla"/>
          <w:b/>
          <w:bCs/>
          <w:color w:val="000000" w:themeColor="text1"/>
          <w:sz w:val="34"/>
          <w:szCs w:val="34"/>
          <w:rtl/>
        </w:rPr>
      </w:pPr>
      <w:r w:rsidRPr="00C2420C">
        <w:rPr>
          <w:rFonts w:cs="Sakkal Majalla"/>
          <w:color w:val="000000" w:themeColor="text1"/>
          <w:szCs w:val="34"/>
          <w:rtl/>
        </w:rPr>
        <w:t>تزويد المشاركين بالمعارف والمهارات الإشرافية والتنظيمية اللازمة للارتقاء بالأداء الإداري، وتمكينهم من ممارسة أدوارهم الإشرافية بفاعلية من خلال تطبيق أساليب التنظيم الإداري الحديثة وقيادة فرق العمل لتحقيق الأهداف المؤسسية بكفاءة عالية.</w:t>
      </w:r>
    </w:p>
    <w:p w14:paraId="3BB2E12E" w14:textId="77777777" w:rsidR="0046609B" w:rsidRDefault="0046609B" w:rsidP="0046609B">
      <w:pPr>
        <w:spacing w:line="276" w:lineRule="auto"/>
        <w:jc w:val="both"/>
        <w:rPr>
          <w:rFonts w:ascii="Sakkal Majalla" w:hAnsi="Sakkal Majalla" w:cs="Sakkal Majalla"/>
          <w:b/>
          <w:bCs/>
          <w:color w:val="000000" w:themeColor="text1"/>
          <w:sz w:val="34"/>
          <w:szCs w:val="34"/>
        </w:rPr>
      </w:pPr>
    </w:p>
    <w:p w14:paraId="58756944"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4"/>
          <w:pgSz w:w="11906" w:h="16838" w:code="9"/>
          <w:pgMar w:top="1440" w:right="1440" w:bottom="1440" w:left="1440" w:header="720" w:footer="397" w:gutter="0"/>
          <w:pgNumType w:start="1"/>
          <w:cols w:space="720"/>
          <w:docGrid w:linePitch="381"/>
        </w:sectPr>
      </w:pPr>
    </w:p>
    <w:p w14:paraId="52B7CE61" w14:textId="77777777" w:rsidR="00C2420C" w:rsidRPr="00C2420C" w:rsidRDefault="00C2420C" w:rsidP="00C2420C">
      <w:pPr>
        <w:pageBreakBefore/>
        <w:spacing w:after="160" w:line="259" w:lineRule="auto"/>
        <w:jc w:val="left"/>
        <w:rPr>
          <w:rFonts w:ascii="Adobe Arabic" w:hAnsi="Adobe Arabic" w:cs="Adobe Arabic"/>
          <w:b/>
          <w:bCs/>
          <w:color w:val="168489"/>
          <w:sz w:val="44"/>
          <w:szCs w:val="48"/>
          <w:rtl/>
        </w:rPr>
      </w:pPr>
      <w:r w:rsidRPr="00C2420C">
        <w:rPr>
          <w:rFonts w:ascii="Adobe Arabic" w:hAnsi="Adobe Arabic" w:cs="Adobe Arabic"/>
          <w:b/>
          <w:bCs/>
          <w:noProof/>
          <w:color w:val="168489"/>
          <w:sz w:val="44"/>
          <w:szCs w:val="48"/>
        </w:rPr>
        <w:lastRenderedPageBreak/>
        <w:drawing>
          <wp:anchor distT="0" distB="0" distL="114300" distR="114300" simplePos="0" relativeHeight="252060672" behindDoc="0" locked="0" layoutInCell="1" allowOverlap="1" wp14:anchorId="2F36FA5C" wp14:editId="6B2F78C8">
            <wp:simplePos x="0" y="0"/>
            <wp:positionH relativeFrom="column">
              <wp:posOffset>5320665</wp:posOffset>
            </wp:positionH>
            <wp:positionV relativeFrom="paragraph">
              <wp:posOffset>-88</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C2420C">
        <w:rPr>
          <w:rFonts w:ascii="Adobe Arabic" w:hAnsi="Adobe Arabic" w:cs="Adobe Arabic" w:hint="cs"/>
          <w:b/>
          <w:bCs/>
          <w:color w:val="168489"/>
          <w:sz w:val="44"/>
          <w:szCs w:val="48"/>
          <w:rtl/>
        </w:rPr>
        <w:t xml:space="preserve"> الأهداف التفصيلية:</w:t>
      </w:r>
    </w:p>
    <w:p w14:paraId="70754118"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بنهاية هذه الدورة سيكون المشارك قادراً على:</w:t>
      </w:r>
    </w:p>
    <w:p w14:paraId="5D4F1819"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التعرّف على المفاهيم الأساسية للإشراف الإداري وأدواره الحديثة.</w:t>
      </w:r>
    </w:p>
    <w:p w14:paraId="3E5C63F4"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ممارسة المهارات الإشرافية في التوجيه والتحفيز والمتابعة والتقويم.</w:t>
      </w:r>
    </w:p>
    <w:p w14:paraId="79735E8E"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فهم أسس التنظيم الإداري وبناء الهياكل الفاعلة داخل المؤسسات.</w:t>
      </w:r>
    </w:p>
    <w:p w14:paraId="59FF6266"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استخدام أدوات وأساليب التنظيم والتخطيط الإداري الفعّال.</w:t>
      </w:r>
    </w:p>
    <w:p w14:paraId="356EC3CA"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إدارة فرق العمل وتوزيع المهام والمسؤوليات بكفاءة.</w:t>
      </w:r>
    </w:p>
    <w:p w14:paraId="7559E2F6"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التعامل مع مشكلات العمل واتخاذ القرارات الإدارية المناسبة.</w:t>
      </w:r>
    </w:p>
    <w:p w14:paraId="1464FB9E"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تطبيق أحدث الاتجاهات في تطوير الإشراف الإداري والتحول المؤسسي.</w:t>
      </w:r>
    </w:p>
    <w:p w14:paraId="0115A6CE" w14:textId="77777777" w:rsidR="00C2420C" w:rsidRPr="00C2420C" w:rsidRDefault="00C2420C" w:rsidP="00C2420C">
      <w:pPr>
        <w:spacing w:line="276" w:lineRule="auto"/>
        <w:jc w:val="both"/>
        <w:rPr>
          <w:rFonts w:ascii="Adobe Arabic" w:hAnsi="Adobe Arabic" w:cs="Adobe Arabic"/>
          <w:b/>
          <w:bCs/>
          <w:color w:val="168489"/>
          <w:sz w:val="44"/>
          <w:szCs w:val="48"/>
          <w:rtl/>
        </w:rPr>
      </w:pPr>
      <w:r w:rsidRPr="00C2420C">
        <w:rPr>
          <w:rFonts w:ascii="Adobe Arabic" w:hAnsi="Adobe Arabic" w:cs="Adobe Arabic"/>
          <w:b/>
          <w:bCs/>
          <w:noProof/>
          <w:color w:val="168489"/>
          <w:sz w:val="44"/>
          <w:szCs w:val="48"/>
        </w:rPr>
        <w:drawing>
          <wp:anchor distT="0" distB="0" distL="114300" distR="114300" simplePos="0" relativeHeight="252061696" behindDoc="0" locked="0" layoutInCell="1" allowOverlap="1" wp14:anchorId="173976F0" wp14:editId="1294866B">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6ACEE79"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ascii="Adobe Arabic" w:hAnsi="Adobe Arabic" w:cs="Adobe Arabic" w:hint="cs"/>
          <w:b/>
          <w:bCs/>
          <w:color w:val="168489"/>
          <w:sz w:val="44"/>
          <w:szCs w:val="48"/>
          <w:rtl/>
        </w:rPr>
        <w:t xml:space="preserve"> الفئة المستهدفة:</w:t>
      </w:r>
    </w:p>
    <w:p w14:paraId="2345764C"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تستهدف الدورة الأفراد الذين يضطلعون بمسؤوليات إشرافية وتنظيمية في المؤسسة، وهم:</w:t>
      </w:r>
    </w:p>
    <w:p w14:paraId="3AD7F47D"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المشرفون الإداريون ورؤساء الأقسام.</w:t>
      </w:r>
    </w:p>
    <w:p w14:paraId="09CB1FB4"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المديرون التنفيذيون ومديرو الوحدات التنظيمية.</w:t>
      </w:r>
    </w:p>
    <w:p w14:paraId="508BEA05"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الموظفون المكلفون بمهام الإشراف والمتابعة.</w:t>
      </w:r>
    </w:p>
    <w:p w14:paraId="229DB369"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الراغبون في تطوير مهاراتهم الإدارية والتنظيمية.</w:t>
      </w:r>
    </w:p>
    <w:p w14:paraId="16F884B6"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المهتمون بتطوير الأداء المؤسسي وتفعيل فرق العمل.</w:t>
      </w:r>
    </w:p>
    <w:p w14:paraId="5707EB1F" w14:textId="77777777" w:rsidR="00C2420C" w:rsidRPr="00C2420C" w:rsidRDefault="00C2420C" w:rsidP="00C2420C">
      <w:pPr>
        <w:spacing w:line="276" w:lineRule="auto"/>
        <w:jc w:val="both"/>
        <w:rPr>
          <w:rFonts w:ascii="Adobe Arabic" w:hAnsi="Adobe Arabic" w:cs="Adobe Arabic"/>
          <w:b/>
          <w:bCs/>
          <w:color w:val="168489"/>
          <w:sz w:val="44"/>
          <w:szCs w:val="48"/>
          <w:rtl/>
        </w:rPr>
      </w:pPr>
    </w:p>
    <w:p w14:paraId="65D3D628"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cs="Sakkal Majalla"/>
          <w:noProof/>
          <w:color w:val="000000" w:themeColor="text1"/>
          <w:szCs w:val="34"/>
        </w:rPr>
        <w:drawing>
          <wp:anchor distT="0" distB="0" distL="114300" distR="114300" simplePos="0" relativeHeight="252064768" behindDoc="0" locked="0" layoutInCell="1" allowOverlap="1" wp14:anchorId="66F5774F" wp14:editId="7D7DEA58">
            <wp:simplePos x="0" y="0"/>
            <wp:positionH relativeFrom="margin">
              <wp:align>right</wp:align>
            </wp:positionH>
            <wp:positionV relativeFrom="paragraph">
              <wp:posOffset>5715</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420C">
        <w:rPr>
          <w:rFonts w:ascii="Adobe Arabic" w:hAnsi="Adobe Arabic" w:cs="Adobe Arabic"/>
          <w:b/>
          <w:bCs/>
          <w:color w:val="168489"/>
          <w:sz w:val="44"/>
          <w:szCs w:val="48"/>
          <w:rtl/>
        </w:rPr>
        <w:t>منهجية التدريب</w:t>
      </w:r>
      <w:r w:rsidRPr="00C2420C">
        <w:rPr>
          <w:rFonts w:ascii="Adobe Arabic" w:hAnsi="Adobe Arabic" w:cs="Adobe Arabic" w:hint="cs"/>
          <w:b/>
          <w:bCs/>
          <w:color w:val="168489"/>
          <w:sz w:val="44"/>
          <w:szCs w:val="48"/>
          <w:rtl/>
        </w:rPr>
        <w:t>:</w:t>
      </w:r>
    </w:p>
    <w:p w14:paraId="0ACBAAD4" w14:textId="77777777" w:rsidR="00C2420C" w:rsidRPr="00C2420C" w:rsidRDefault="00C2420C" w:rsidP="00C2420C">
      <w:pPr>
        <w:spacing w:line="276" w:lineRule="auto"/>
        <w:jc w:val="both"/>
        <w:rPr>
          <w:rFonts w:cs="Sakkal Majalla"/>
          <w:color w:val="000000" w:themeColor="text1"/>
          <w:szCs w:val="34"/>
          <w:rtl/>
        </w:rPr>
      </w:pPr>
    </w:p>
    <w:p w14:paraId="426548E1"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تعتمد الدورة منهجية تدريبية تفاعلية ومكثفة تركز على التطبيق العملي ونقل الخبرات:</w:t>
      </w:r>
    </w:p>
    <w:p w14:paraId="42A9AC9D"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w:t>
      </w:r>
      <w:r w:rsidRPr="00C2420C">
        <w:rPr>
          <w:rFonts w:cs="Sakkal Majalla" w:hint="cs"/>
          <w:color w:val="000000" w:themeColor="text1"/>
          <w:szCs w:val="34"/>
          <w:rtl/>
        </w:rPr>
        <w:t>ال</w:t>
      </w:r>
      <w:r w:rsidRPr="00C2420C">
        <w:rPr>
          <w:rFonts w:cs="Sakkal Majalla"/>
          <w:color w:val="000000" w:themeColor="text1"/>
          <w:szCs w:val="34"/>
          <w:rtl/>
        </w:rPr>
        <w:t xml:space="preserve">عصف </w:t>
      </w:r>
      <w:r w:rsidRPr="00C2420C">
        <w:rPr>
          <w:rFonts w:cs="Sakkal Majalla" w:hint="cs"/>
          <w:color w:val="000000" w:themeColor="text1"/>
          <w:szCs w:val="34"/>
          <w:rtl/>
        </w:rPr>
        <w:t>ال</w:t>
      </w:r>
      <w:r w:rsidRPr="00C2420C">
        <w:rPr>
          <w:rFonts w:cs="Sakkal Majalla"/>
          <w:color w:val="000000" w:themeColor="text1"/>
          <w:szCs w:val="34"/>
          <w:rtl/>
        </w:rPr>
        <w:t>ذهني و</w:t>
      </w:r>
      <w:r w:rsidRPr="00C2420C">
        <w:rPr>
          <w:rFonts w:cs="Sakkal Majalla" w:hint="cs"/>
          <w:color w:val="000000" w:themeColor="text1"/>
          <w:szCs w:val="34"/>
          <w:rtl/>
        </w:rPr>
        <w:t>ال</w:t>
      </w:r>
      <w:r w:rsidRPr="00C2420C">
        <w:rPr>
          <w:rFonts w:cs="Sakkal Majalla"/>
          <w:color w:val="000000" w:themeColor="text1"/>
          <w:szCs w:val="34"/>
          <w:rtl/>
        </w:rPr>
        <w:t xml:space="preserve">مناقشات </w:t>
      </w:r>
      <w:r w:rsidRPr="00C2420C">
        <w:rPr>
          <w:rFonts w:cs="Sakkal Majalla" w:hint="cs"/>
          <w:color w:val="000000" w:themeColor="text1"/>
          <w:szCs w:val="34"/>
          <w:rtl/>
        </w:rPr>
        <w:t>ال</w:t>
      </w:r>
      <w:r w:rsidRPr="00C2420C">
        <w:rPr>
          <w:rFonts w:cs="Sakkal Majalla"/>
          <w:color w:val="000000" w:themeColor="text1"/>
          <w:szCs w:val="34"/>
          <w:rtl/>
        </w:rPr>
        <w:t>جماعية</w:t>
      </w:r>
      <w:r w:rsidRPr="00C2420C">
        <w:rPr>
          <w:rFonts w:cs="Sakkal Majalla" w:hint="cs"/>
          <w:color w:val="000000" w:themeColor="text1"/>
          <w:szCs w:val="34"/>
          <w:rtl/>
        </w:rPr>
        <w:t>.</w:t>
      </w:r>
    </w:p>
    <w:p w14:paraId="024FEAD1"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hint="cs"/>
          <w:color w:val="000000" w:themeColor="text1"/>
          <w:szCs w:val="34"/>
          <w:rtl/>
        </w:rPr>
        <w:t>ال</w:t>
      </w:r>
      <w:r w:rsidRPr="00C2420C">
        <w:rPr>
          <w:rFonts w:cs="Sakkal Majalla"/>
          <w:color w:val="000000" w:themeColor="text1"/>
          <w:szCs w:val="34"/>
          <w:rtl/>
        </w:rPr>
        <w:t xml:space="preserve">أنشطة </w:t>
      </w:r>
      <w:r w:rsidRPr="00C2420C">
        <w:rPr>
          <w:rFonts w:cs="Sakkal Majalla" w:hint="cs"/>
          <w:color w:val="000000" w:themeColor="text1"/>
          <w:szCs w:val="34"/>
          <w:rtl/>
        </w:rPr>
        <w:t>ال</w:t>
      </w:r>
      <w:r w:rsidRPr="00C2420C">
        <w:rPr>
          <w:rFonts w:cs="Sakkal Majalla"/>
          <w:color w:val="000000" w:themeColor="text1"/>
          <w:szCs w:val="34"/>
          <w:rtl/>
        </w:rPr>
        <w:t xml:space="preserve">تدريبية ومحاكاة </w:t>
      </w:r>
      <w:r w:rsidRPr="00C2420C">
        <w:rPr>
          <w:rFonts w:cs="Sakkal Majalla" w:hint="cs"/>
          <w:color w:val="000000" w:themeColor="text1"/>
          <w:szCs w:val="34"/>
          <w:rtl/>
        </w:rPr>
        <w:t>ال</w:t>
      </w:r>
      <w:r w:rsidRPr="00C2420C">
        <w:rPr>
          <w:rFonts w:cs="Sakkal Majalla"/>
          <w:color w:val="000000" w:themeColor="text1"/>
          <w:szCs w:val="34"/>
          <w:rtl/>
        </w:rPr>
        <w:t>مواقف</w:t>
      </w:r>
      <w:r w:rsidRPr="00C2420C">
        <w:rPr>
          <w:rFonts w:cs="Sakkal Majalla" w:hint="cs"/>
          <w:color w:val="000000" w:themeColor="text1"/>
          <w:szCs w:val="34"/>
          <w:rtl/>
        </w:rPr>
        <w:t>.</w:t>
      </w:r>
    </w:p>
    <w:p w14:paraId="4EEFF6FE"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دراسة حالات عملية</w:t>
      </w:r>
      <w:r w:rsidRPr="00C2420C">
        <w:rPr>
          <w:rFonts w:cs="Sakkal Majalla" w:hint="cs"/>
          <w:color w:val="000000" w:themeColor="text1"/>
          <w:szCs w:val="34"/>
          <w:rtl/>
        </w:rPr>
        <w:t>.</w:t>
      </w:r>
    </w:p>
    <w:p w14:paraId="66E3486A" w14:textId="77777777" w:rsidR="00C2420C" w:rsidRPr="00C2420C" w:rsidRDefault="00C2420C" w:rsidP="00C2420C">
      <w:pPr>
        <w:pageBreakBefore/>
        <w:spacing w:after="160" w:line="259" w:lineRule="auto"/>
        <w:jc w:val="left"/>
        <w:rPr>
          <w:rFonts w:ascii="Adobe Arabic" w:hAnsi="Adobe Arabic" w:cs="Adobe Arabic"/>
          <w:b/>
          <w:bCs/>
          <w:color w:val="168489"/>
          <w:sz w:val="44"/>
          <w:szCs w:val="48"/>
          <w:rtl/>
        </w:rPr>
      </w:pPr>
      <w:r w:rsidRPr="00C2420C">
        <w:rPr>
          <w:rFonts w:cs="Sakkal Majalla"/>
          <w:noProof/>
          <w:color w:val="000000" w:themeColor="text1"/>
          <w:szCs w:val="34"/>
        </w:rPr>
        <w:lastRenderedPageBreak/>
        <w:drawing>
          <wp:anchor distT="0" distB="0" distL="114300" distR="114300" simplePos="0" relativeHeight="252063744" behindDoc="0" locked="0" layoutInCell="1" allowOverlap="1" wp14:anchorId="770550D6" wp14:editId="21FB0A92">
            <wp:simplePos x="0" y="0"/>
            <wp:positionH relativeFrom="margin">
              <wp:align>right</wp:align>
            </wp:positionH>
            <wp:positionV relativeFrom="paragraph">
              <wp:posOffset>0</wp:posOffset>
            </wp:positionV>
            <wp:extent cx="593725" cy="593725"/>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18">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3725" cy="59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420C">
        <w:rPr>
          <w:rFonts w:ascii="Adobe Arabic" w:hAnsi="Adobe Arabic" w:cs="Adobe Arabic"/>
          <w:b/>
          <w:bCs/>
          <w:color w:val="168489"/>
          <w:sz w:val="44"/>
          <w:szCs w:val="48"/>
          <w:rtl/>
        </w:rPr>
        <w:t>نواتج التعلم</w:t>
      </w:r>
      <w:r w:rsidRPr="00C2420C">
        <w:rPr>
          <w:rFonts w:ascii="Adobe Arabic" w:hAnsi="Adobe Arabic" w:cs="Adobe Arabic" w:hint="cs"/>
          <w:b/>
          <w:bCs/>
          <w:color w:val="168489"/>
          <w:sz w:val="44"/>
          <w:szCs w:val="48"/>
          <w:rtl/>
        </w:rPr>
        <w:t>:</w:t>
      </w:r>
    </w:p>
    <w:p w14:paraId="385DE8B2" w14:textId="77777777" w:rsidR="00C2420C" w:rsidRPr="00C2420C" w:rsidRDefault="00C2420C" w:rsidP="00C2420C">
      <w:pPr>
        <w:spacing w:line="276" w:lineRule="auto"/>
        <w:rPr>
          <w:rFonts w:ascii="Sakkal Majalla" w:hAnsi="Sakkal Majalla" w:cs="Sakkal Majalla"/>
          <w:color w:val="000000" w:themeColor="text1"/>
          <w:sz w:val="32"/>
          <w:rtl/>
        </w:rPr>
      </w:pPr>
    </w:p>
    <w:p w14:paraId="05B4B482" w14:textId="77777777" w:rsidR="00C2420C" w:rsidRPr="00C2420C" w:rsidRDefault="00C2420C" w:rsidP="00C2420C">
      <w:pPr>
        <w:jc w:val="both"/>
        <w:rPr>
          <w:rFonts w:ascii="Adobe Arabic" w:hAnsi="Adobe Arabic" w:cs="Adobe Arabic"/>
          <w:bCs/>
          <w:color w:val="168489"/>
          <w:sz w:val="36"/>
          <w:szCs w:val="36"/>
          <w:rtl/>
        </w:rPr>
      </w:pPr>
      <w:r w:rsidRPr="00C2420C">
        <w:rPr>
          <w:rFonts w:ascii="Adobe Arabic" w:hAnsi="Adobe Arabic" w:cs="Adobe Arabic"/>
          <w:bCs/>
          <w:color w:val="168489"/>
          <w:sz w:val="36"/>
          <w:szCs w:val="36"/>
          <w:rtl/>
        </w:rPr>
        <w:t>1. المعارف (سيكون المتدرب قادراً على)</w:t>
      </w:r>
    </w:p>
    <w:p w14:paraId="007D896A"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تحديد الفرق الأساسي بين الإشراف والإدارة والقيادة.</w:t>
      </w:r>
    </w:p>
    <w:p w14:paraId="6B0D6519"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شرح المبادئ الأساسية للتنظيم الجيد ووظائفه (التقسيم، التنسيق، التفويض، الرقابة).</w:t>
      </w:r>
    </w:p>
    <w:p w14:paraId="7BEC55C2"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تطبيق نظريات التحفيز المختلفة (مثل ماسلو، هيرزبرغ، ماكجريغور) لرفع الدافعية.</w:t>
      </w:r>
    </w:p>
    <w:p w14:paraId="34A2EB96" w14:textId="77777777" w:rsidR="00C2420C" w:rsidRPr="00C2420C" w:rsidRDefault="00C2420C" w:rsidP="00C2420C">
      <w:pPr>
        <w:spacing w:line="276" w:lineRule="auto"/>
        <w:jc w:val="both"/>
        <w:rPr>
          <w:rFonts w:cs="Sakkal Majalla"/>
          <w:color w:val="000000" w:themeColor="text1"/>
          <w:szCs w:val="34"/>
          <w:rtl/>
        </w:rPr>
      </w:pPr>
    </w:p>
    <w:p w14:paraId="6934B9EC" w14:textId="77777777" w:rsidR="00C2420C" w:rsidRPr="00C2420C" w:rsidRDefault="00C2420C" w:rsidP="00C2420C">
      <w:pPr>
        <w:jc w:val="both"/>
        <w:rPr>
          <w:rFonts w:ascii="Adobe Arabic" w:hAnsi="Adobe Arabic" w:cs="Adobe Arabic"/>
          <w:bCs/>
          <w:color w:val="168489"/>
          <w:sz w:val="36"/>
          <w:szCs w:val="36"/>
          <w:rtl/>
        </w:rPr>
      </w:pPr>
      <w:r w:rsidRPr="00C2420C">
        <w:rPr>
          <w:rFonts w:ascii="Adobe Arabic" w:hAnsi="Adobe Arabic" w:cs="Adobe Arabic"/>
          <w:bCs/>
          <w:color w:val="168489"/>
          <w:sz w:val="36"/>
          <w:szCs w:val="36"/>
          <w:rtl/>
        </w:rPr>
        <w:t>2. المهارات (سيكون المتدرب قادراً على)</w:t>
      </w:r>
    </w:p>
    <w:p w14:paraId="26CD8A2C"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ممارسة مهارات الاتصال والتواصل الفعّال وبناء الثقة والعلاقات المهنية مع الفريق.</w:t>
      </w:r>
    </w:p>
    <w:p w14:paraId="363A81FE"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تصميم هيكل تنظيمي مثالي (مثل الوظيفي أو المصفوفي أو الشبكي) يتناسب مع متطلبات المؤسسة.</w:t>
      </w:r>
    </w:p>
    <w:p w14:paraId="7D99B61A"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استخدام أدوات التحليل الإداري مثل (مخطط عظم السمكة) لتشخيص المشكلات وتحديد أسبابها الجذرية.</w:t>
      </w:r>
    </w:p>
    <w:p w14:paraId="0CEBF291" w14:textId="77777777" w:rsidR="00C2420C" w:rsidRPr="00C2420C" w:rsidRDefault="00C2420C" w:rsidP="00C2420C">
      <w:pPr>
        <w:spacing w:line="276" w:lineRule="auto"/>
        <w:jc w:val="both"/>
        <w:rPr>
          <w:rFonts w:cs="Sakkal Majalla"/>
          <w:color w:val="000000" w:themeColor="text1"/>
          <w:szCs w:val="34"/>
          <w:rtl/>
        </w:rPr>
      </w:pPr>
    </w:p>
    <w:p w14:paraId="52C56689" w14:textId="77777777" w:rsidR="00C2420C" w:rsidRPr="00C2420C" w:rsidRDefault="00C2420C" w:rsidP="00C2420C">
      <w:pPr>
        <w:jc w:val="both"/>
        <w:rPr>
          <w:rFonts w:ascii="Adobe Arabic" w:hAnsi="Adobe Arabic" w:cs="Adobe Arabic"/>
          <w:bCs/>
          <w:color w:val="168489"/>
          <w:sz w:val="36"/>
          <w:szCs w:val="36"/>
          <w:rtl/>
        </w:rPr>
      </w:pPr>
      <w:r w:rsidRPr="00C2420C">
        <w:rPr>
          <w:rFonts w:ascii="Adobe Arabic" w:hAnsi="Adobe Arabic" w:cs="Adobe Arabic"/>
          <w:bCs/>
          <w:color w:val="168489"/>
          <w:sz w:val="36"/>
          <w:szCs w:val="36"/>
          <w:rtl/>
        </w:rPr>
        <w:t>3. الجدارات (سيكون المتدرب قادراً على)</w:t>
      </w:r>
    </w:p>
    <w:p w14:paraId="79FB8902"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القيادة بفعالية في إدارة التغيير وتطوير فرق العمل نحو نموذج القيادة التحويلية.</w:t>
      </w:r>
    </w:p>
    <w:p w14:paraId="41C3F981"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اتخاذ القرارات الإدارية الصعبة وفق منهجية علمية منظمة، وتجنب معوقات اتخاذ القرار الشائعة.</w:t>
      </w:r>
    </w:p>
    <w:p w14:paraId="1647935F" w14:textId="77777777" w:rsidR="00C2420C" w:rsidRPr="00C2420C" w:rsidRDefault="00C2420C" w:rsidP="00C2420C">
      <w:pPr>
        <w:spacing w:line="276" w:lineRule="auto"/>
        <w:jc w:val="both"/>
        <w:rPr>
          <w:rFonts w:cs="Sakkal Majalla"/>
          <w:color w:val="000000" w:themeColor="text1"/>
          <w:szCs w:val="34"/>
          <w:rtl/>
        </w:rPr>
      </w:pPr>
      <w:r w:rsidRPr="00C2420C">
        <w:rPr>
          <w:rFonts w:cs="Sakkal Majalla"/>
          <w:color w:val="000000" w:themeColor="text1"/>
          <w:szCs w:val="34"/>
          <w:rtl/>
        </w:rPr>
        <w:t xml:space="preserve">  تطبيق أحدث الاتجاهات في الإدارة مثل الإدارة بالتمكين والنتائج وتضمين التحول الرقمي في الإشراف.</w:t>
      </w:r>
    </w:p>
    <w:p w14:paraId="52ED5E41"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ascii="Adobe Arabic" w:hAnsi="Adobe Arabic" w:cs="Adobe Arabic"/>
          <w:b/>
          <w:bCs/>
          <w:noProof/>
          <w:color w:val="168489"/>
          <w:sz w:val="44"/>
          <w:szCs w:val="48"/>
        </w:rPr>
        <w:drawing>
          <wp:anchor distT="0" distB="0" distL="114300" distR="114300" simplePos="0" relativeHeight="252062720" behindDoc="0" locked="0" layoutInCell="1" allowOverlap="1" wp14:anchorId="36D13B03" wp14:editId="13D1AFDE">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745CD09" w14:textId="77777777" w:rsidR="00C2420C" w:rsidRPr="00C2420C" w:rsidRDefault="00C2420C" w:rsidP="00C2420C">
      <w:pPr>
        <w:spacing w:after="160" w:line="259" w:lineRule="auto"/>
        <w:jc w:val="left"/>
        <w:rPr>
          <w:rFonts w:ascii="Adobe Arabic" w:hAnsi="Adobe Arabic" w:cs="Adobe Arabic"/>
          <w:b/>
          <w:bCs/>
          <w:color w:val="168489"/>
          <w:sz w:val="44"/>
          <w:szCs w:val="48"/>
          <w:rtl/>
        </w:rPr>
      </w:pPr>
      <w:r w:rsidRPr="00C2420C">
        <w:rPr>
          <w:rFonts w:ascii="Adobe Arabic" w:hAnsi="Adobe Arabic" w:cs="Adobe Arabic" w:hint="cs"/>
          <w:b/>
          <w:bCs/>
          <w:color w:val="168489"/>
          <w:sz w:val="44"/>
          <w:szCs w:val="48"/>
          <w:rtl/>
        </w:rPr>
        <w:t xml:space="preserve"> مدة البرنامج:</w:t>
      </w:r>
    </w:p>
    <w:p w14:paraId="7309C2FA" w14:textId="4BD7C1EA" w:rsidR="0046609B" w:rsidRPr="0046609B" w:rsidRDefault="00C2420C" w:rsidP="00C2420C">
      <w:pPr>
        <w:shd w:val="clear" w:color="auto" w:fill="F2F2F2" w:themeFill="background1" w:themeFillShade="F2"/>
        <w:spacing w:line="240" w:lineRule="auto"/>
        <w:jc w:val="center"/>
        <w:rPr>
          <w:rFonts w:ascii="Adobe Arabic" w:hAnsi="Adobe Arabic" w:cs="Adobe Arabic"/>
          <w:bCs/>
          <w:color w:val="0D0D0D" w:themeColor="text1" w:themeTint="F2"/>
          <w:sz w:val="48"/>
          <w:szCs w:val="48"/>
          <w:rtl/>
        </w:rPr>
      </w:pPr>
      <w:r w:rsidRPr="00C2420C">
        <w:rPr>
          <w:rFonts w:ascii="Adobe Arabic" w:hAnsi="Adobe Arabic" w:cs="Adobe Arabic"/>
          <w:b/>
          <w:bCs/>
          <w:color w:val="168489"/>
          <w:sz w:val="44"/>
          <w:szCs w:val="48"/>
          <w:rtl/>
        </w:rPr>
        <w:t>5 أيام، 25 ساعة تدريبية</w:t>
      </w:r>
    </w:p>
    <w:p w14:paraId="5889EBDA" w14:textId="77777777" w:rsidR="0046609B" w:rsidRPr="0046609B" w:rsidRDefault="0046609B" w:rsidP="0046609B">
      <w:pPr>
        <w:spacing w:after="160" w:line="259" w:lineRule="auto"/>
        <w:jc w:val="left"/>
        <w:rPr>
          <w:rFonts w:ascii="Adobe Arabic" w:hAnsi="Adobe Arabic" w:cs="Adobe Arabic"/>
          <w:b/>
          <w:bCs/>
          <w:color w:val="168489"/>
          <w:sz w:val="44"/>
          <w:szCs w:val="48"/>
        </w:rPr>
      </w:pPr>
    </w:p>
    <w:p w14:paraId="3E29EDED" w14:textId="77777777" w:rsidR="00D80F3F" w:rsidRPr="00D80F3F" w:rsidRDefault="00D80F3F" w:rsidP="00D80F3F">
      <w:pPr>
        <w:rPr>
          <w:sz w:val="40"/>
          <w:szCs w:val="44"/>
          <w:rtl/>
          <w:lang w:bidi="ar-SY"/>
        </w:rPr>
      </w:pPr>
    </w:p>
    <w:p w14:paraId="69996DDE" w14:textId="77777777" w:rsidR="0046609B" w:rsidRDefault="0046609B" w:rsidP="00DF73E5">
      <w:pPr>
        <w:rPr>
          <w:sz w:val="40"/>
          <w:szCs w:val="44"/>
          <w:rtl/>
          <w:lang w:bidi="ar-SY"/>
        </w:rPr>
        <w:sectPr w:rsidR="0046609B" w:rsidSect="005E1791">
          <w:headerReference w:type="default" r:id="rId20"/>
          <w:footerReference w:type="default" r:id="rId21"/>
          <w:pgSz w:w="11906" w:h="16838" w:code="9"/>
          <w:pgMar w:top="1440" w:right="1440" w:bottom="1440" w:left="1440" w:header="720" w:footer="397" w:gutter="0"/>
          <w:pgNumType w:start="1"/>
          <w:cols w:space="720"/>
          <w:docGrid w:linePitch="381"/>
        </w:sectPr>
      </w:pPr>
    </w:p>
    <w:p w14:paraId="3E18D682" w14:textId="77777777" w:rsidR="00CF7647" w:rsidRDefault="00CF7647" w:rsidP="00DF73E5">
      <w:pPr>
        <w:rPr>
          <w:sz w:val="40"/>
          <w:szCs w:val="44"/>
          <w:rtl/>
          <w:lang w:bidi="ar-SY"/>
        </w:rPr>
      </w:pPr>
    </w:p>
    <w:p w14:paraId="59EA128A"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29ACF2ED" wp14:editId="6AF02E3C">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4425AB60"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29ACF2ED"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4425AB60"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p>
    <w:p w14:paraId="03D625C2" w14:textId="77777777" w:rsidR="00CF7647" w:rsidRDefault="00CF7647" w:rsidP="00820E6E">
      <w:pPr>
        <w:rPr>
          <w:sz w:val="40"/>
          <w:szCs w:val="44"/>
          <w:rtl/>
          <w:lang w:bidi="ar-SY"/>
        </w:rPr>
      </w:pPr>
    </w:p>
    <w:p w14:paraId="49732CFD" w14:textId="77777777" w:rsidR="00DC2CFD" w:rsidRDefault="00DC2CFD" w:rsidP="00DF73E5">
      <w:pPr>
        <w:rPr>
          <w:sz w:val="40"/>
          <w:szCs w:val="44"/>
          <w:lang w:bidi="ar-SY"/>
        </w:rPr>
      </w:pPr>
    </w:p>
    <w:p w14:paraId="6291B183" w14:textId="77777777" w:rsidR="00F15E72" w:rsidRPr="00DC2CFD" w:rsidRDefault="00F15E72" w:rsidP="00DF73E5">
      <w:pPr>
        <w:rPr>
          <w:sz w:val="40"/>
          <w:szCs w:val="44"/>
          <w:rtl/>
          <w:lang w:bidi="ar-SY"/>
        </w:rPr>
      </w:pPr>
    </w:p>
    <w:p w14:paraId="0A53D2FF" w14:textId="77777777" w:rsidR="00DC2CFD" w:rsidRPr="00F15E72" w:rsidRDefault="00F15E72" w:rsidP="00F15E72">
      <w:pPr>
        <w:rPr>
          <w:sz w:val="40"/>
          <w:szCs w:val="44"/>
          <w:lang w:val="en-GB" w:bidi="ar-SY"/>
        </w:rPr>
      </w:pPr>
      <w:r w:rsidRPr="00F15E72">
        <w:rPr>
          <w:noProof/>
          <w:sz w:val="40"/>
          <w:szCs w:val="44"/>
          <w:lang w:bidi="ar-SY"/>
        </w:rPr>
        <mc:AlternateContent>
          <mc:Choice Requires="wpg">
            <w:drawing>
              <wp:inline distT="0" distB="0" distL="0" distR="0" wp14:anchorId="1B2AA038" wp14:editId="4D5157E3">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64E12BFD"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0C38AFE0" w14:textId="302F7A5B"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229</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5A0DEBC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285483A2" w14:textId="62CDD41D"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211</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4522A23C"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65DB2221" w14:textId="5ED4255E"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331</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369928E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580728FF" w14:textId="0C45EE85"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53B5DE01"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7C5F777E"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1A6FDD58"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2">
                            <a:lum bright="70000" contrast="-70000"/>
                            <a:extLst>
                              <a:ext uri="{BEBA8EAE-BF5A-486C-A8C5-ECC9F3942E4B}">
                                <a14:imgProps xmlns:a14="http://schemas.microsoft.com/office/drawing/2010/main">
                                  <a14:imgLayer r:embed="rId2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4">
                            <a:lum bright="70000" contrast="-70000"/>
                            <a:extLst>
                              <a:ext uri="{BEBA8EAE-BF5A-486C-A8C5-ECC9F3942E4B}">
                                <a14:imgProps xmlns:a14="http://schemas.microsoft.com/office/drawing/2010/main">
                                  <a14:imgLayer r:embed="rId2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6">
                            <a:lum bright="70000" contrast="-70000"/>
                            <a:extLst>
                              <a:ext uri="{BEBA8EAE-BF5A-486C-A8C5-ECC9F3942E4B}">
                                <a14:imgProps xmlns:a14="http://schemas.microsoft.com/office/drawing/2010/main">
                                  <a14:imgLayer r:embed="rId2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8">
                            <a:lum bright="70000" contrast="-70000"/>
                            <a:extLst>
                              <a:ext uri="{BEBA8EAE-BF5A-486C-A8C5-ECC9F3942E4B}">
                                <a14:imgProps xmlns:a14="http://schemas.microsoft.com/office/drawing/2010/main">
                                  <a14:imgLayer r:embed="rId2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30">
                            <a:lum bright="70000" contrast="-70000"/>
                            <a:extLst>
                              <a:ext uri="{BEBA8EAE-BF5A-486C-A8C5-ECC9F3942E4B}">
                                <a14:imgProps xmlns:a14="http://schemas.microsoft.com/office/drawing/2010/main">
                                  <a14:imgLayer r:embed="rId3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2">
                            <a:lum bright="70000" contrast="-70000"/>
                            <a:extLst>
                              <a:ext uri="{BEBA8EAE-BF5A-486C-A8C5-ECC9F3942E4B}">
                                <a14:imgProps xmlns:a14="http://schemas.microsoft.com/office/drawing/2010/main">
                                  <a14:imgLayer r:embed="rId3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B2AA038"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64E12BFD"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0C38AFE0" w14:textId="302F7A5B"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229</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5A0DEBC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285483A2" w14:textId="62CDD41D"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211</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4522A23C"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65DB2221" w14:textId="5ED4255E"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331</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369928E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580728FF" w14:textId="0C45EE85" w:rsidR="00F15E72" w:rsidRDefault="00C2420C"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53B5DE01"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7C5F777E"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1A6FDD58"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4"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5"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6"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7"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8"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9" o:title="Search " gain="19661f" blacklevel="22938f"/>
                </v:shape>
                <w10:anchorlock/>
              </v:group>
            </w:pict>
          </mc:Fallback>
        </mc:AlternateContent>
      </w:r>
    </w:p>
    <w:p w14:paraId="4CD24366" w14:textId="77777777" w:rsidR="00DC2CFD" w:rsidRDefault="00DC2CFD" w:rsidP="00DC2CFD">
      <w:pPr>
        <w:rPr>
          <w:sz w:val="40"/>
          <w:szCs w:val="44"/>
          <w:rtl/>
          <w:lang w:bidi="ar-SY"/>
        </w:rPr>
      </w:pPr>
    </w:p>
    <w:p w14:paraId="397073D3" w14:textId="77777777" w:rsidR="005F43F4" w:rsidRDefault="005F43F4">
      <w:pPr>
        <w:bidi w:val="0"/>
        <w:spacing w:after="160" w:line="259" w:lineRule="auto"/>
        <w:jc w:val="left"/>
        <w:rPr>
          <w:sz w:val="40"/>
          <w:szCs w:val="44"/>
          <w:rtl/>
          <w:lang w:bidi="ar-SY"/>
        </w:rPr>
      </w:pPr>
      <w:r>
        <w:rPr>
          <w:sz w:val="40"/>
          <w:szCs w:val="44"/>
          <w:rtl/>
          <w:lang w:bidi="ar-SY"/>
        </w:rPr>
        <w:br w:type="page"/>
      </w:r>
    </w:p>
    <w:p w14:paraId="2A184257" w14:textId="14832BC1" w:rsidR="00A34119" w:rsidRPr="001C11A3" w:rsidRDefault="00C2420C" w:rsidP="005F43F4">
      <w:pPr>
        <w:spacing w:line="240" w:lineRule="auto"/>
        <w:jc w:val="center"/>
        <w:rPr>
          <w:rFonts w:ascii="Adobe Arabic" w:hAnsi="Adobe Arabic" w:cs="Adobe Arabic"/>
          <w:b/>
          <w:bCs/>
          <w:color w:val="002060"/>
          <w:sz w:val="48"/>
          <w:szCs w:val="36"/>
          <w:rtl/>
        </w:rPr>
      </w:pPr>
      <w:r>
        <w:rPr>
          <w:rFonts w:cs="PT Bold Heading"/>
          <w:noProof/>
          <w:sz w:val="52"/>
          <w:szCs w:val="56"/>
          <w:rtl/>
          <w:lang w:val="ar-SA"/>
        </w:rPr>
        <w:lastRenderedPageBreak/>
        <mc:AlternateContent>
          <mc:Choice Requires="wpg">
            <w:drawing>
              <wp:anchor distT="0" distB="0" distL="114300" distR="114300" simplePos="0" relativeHeight="252066816" behindDoc="0" locked="0" layoutInCell="1" allowOverlap="1" wp14:anchorId="07324124" wp14:editId="2DF9B422">
                <wp:simplePos x="0" y="0"/>
                <wp:positionH relativeFrom="column">
                  <wp:posOffset>-171450</wp:posOffset>
                </wp:positionH>
                <wp:positionV relativeFrom="paragraph">
                  <wp:posOffset>-466725</wp:posOffset>
                </wp:positionV>
                <wp:extent cx="6647923" cy="6972301"/>
                <wp:effectExtent l="0" t="0" r="0" b="0"/>
                <wp:wrapNone/>
                <wp:docPr id="162" name="Group 162"/>
                <wp:cNvGraphicFramePr/>
                <a:graphic xmlns:a="http://schemas.openxmlformats.org/drawingml/2006/main">
                  <a:graphicData uri="http://schemas.microsoft.com/office/word/2010/wordprocessingGroup">
                    <wpg:wgp>
                      <wpg:cNvGrpSpPr/>
                      <wpg:grpSpPr>
                        <a:xfrm>
                          <a:off x="0" y="0"/>
                          <a:ext cx="6647923" cy="6972301"/>
                          <a:chOff x="-295274" y="0"/>
                          <a:chExt cx="6647923" cy="6972301"/>
                        </a:xfrm>
                      </wpg:grpSpPr>
                      <wpg:grpSp>
                        <wpg:cNvPr id="1279981941" name="Group 1279981941"/>
                        <wpg:cNvGrpSpPr/>
                        <wpg:grpSpPr>
                          <a:xfrm>
                            <a:off x="-295274" y="2571750"/>
                            <a:ext cx="5882054" cy="4400551"/>
                            <a:chOff x="-457207" y="0"/>
                            <a:chExt cx="5882132" cy="4400863"/>
                          </a:xfrm>
                        </wpg:grpSpPr>
                        <wpg:grpSp>
                          <wpg:cNvPr id="1279981942" name="Group 25"/>
                          <wpg:cNvGrpSpPr/>
                          <wpg:grpSpPr>
                            <a:xfrm>
                              <a:off x="3129960" y="0"/>
                              <a:ext cx="2262409" cy="617978"/>
                              <a:chOff x="3849586" y="0"/>
                              <a:chExt cx="2262409" cy="617978"/>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86" y="69934"/>
                                <a:ext cx="1755163" cy="548044"/>
                              </a:xfrm>
                              <a:prstGeom prst="rect">
                                <a:avLst/>
                              </a:prstGeom>
                              <a:noFill/>
                            </wps:spPr>
                            <wps:txbx>
                              <w:txbxContent>
                                <w:p w14:paraId="02750209"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46" y="9939"/>
                              <a:ext cx="2261281" cy="617910"/>
                              <a:chOff x="-46" y="0"/>
                              <a:chExt cx="2261589" cy="618535"/>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46" y="69936"/>
                                <a:ext cx="1756037" cy="548599"/>
                              </a:xfrm>
                              <a:prstGeom prst="rect">
                                <a:avLst/>
                              </a:prstGeom>
                              <a:noFill/>
                            </wps:spPr>
                            <wps:txbx>
                              <w:txbxContent>
                                <w:p w14:paraId="5DDBC86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199830" y="874163"/>
                              <a:ext cx="3225095" cy="3498122"/>
                            </a:xfrm>
                            <a:prstGeom prst="rect">
                              <a:avLst/>
                            </a:prstGeom>
                            <a:noFill/>
                            <a:ln w="6350">
                              <a:noFill/>
                            </a:ln>
                          </wps:spPr>
                          <wps:txbx>
                            <w:txbxContent>
                              <w:p w14:paraId="53A39C37"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6ACCC70"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مفهوم الإشراف الإداري وتحديد مجالاته ووظائفه.</w:t>
                                </w:r>
                              </w:p>
                              <w:p w14:paraId="6E2BB216"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التمييز بين الإشراف والإدارة والقيادة.</w:t>
                                </w:r>
                              </w:p>
                              <w:p w14:paraId="1D5BE82F"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المهارات الأساسيّة للمشرف الناجح.</w:t>
                                </w:r>
                              </w:p>
                              <w:p w14:paraId="69E72605"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فهم أدوار المشرف ومسؤوليّاته في بيئة العمل الحديثة.</w:t>
                                </w:r>
                              </w:p>
                              <w:p w14:paraId="63AA6A93"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إدراك أهميّة الإشراف الإداري في تحسين الأداء وتحقيق أهداف المؤسّسة.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57207" y="874625"/>
                              <a:ext cx="2712772" cy="3526238"/>
                            </a:xfrm>
                            <a:prstGeom prst="rect">
                              <a:avLst/>
                            </a:prstGeom>
                            <a:noFill/>
                            <a:ln w="6350">
                              <a:noFill/>
                            </a:ln>
                          </wps:spPr>
                          <wps:txbx>
                            <w:txbxContent>
                              <w:p w14:paraId="1BC784A9"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افتتاحيّة الدورة.</w:t>
                                </w:r>
                              </w:p>
                              <w:p w14:paraId="50391984"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نشاط تعارف المشاركين.</w:t>
                                </w:r>
                              </w:p>
                              <w:p w14:paraId="3994B9CA"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19A8563F"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الإشراف الإداري ومجالاته ووظائفه.</w:t>
                                </w:r>
                              </w:p>
                              <w:p w14:paraId="6A017CE3"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الفرق بين الإشراف والإدارة والقيادة.</w:t>
                                </w:r>
                              </w:p>
                              <w:p w14:paraId="5620EDAD"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المهارات الأساسية للمشرف الناجح.</w:t>
                                </w:r>
                              </w:p>
                              <w:p w14:paraId="484ADE30"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أدوار المشرف ومسؤولياته في بيئة العمل الحديثة.</w:t>
                                </w:r>
                              </w:p>
                              <w:p w14:paraId="7B3AB731"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أهمية الإشراف في تحسين الأداء وتحقيق الأهداف.</w:t>
                                </w:r>
                              </w:p>
                              <w:p w14:paraId="1692D840"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w:t>
                                </w:r>
                                <w:r w:rsidRPr="00F04447">
                                  <w:rPr>
                                    <w:rFonts w:ascii="Adobe Arabic" w:eastAsia="GE Dinar One" w:hAnsi="Adobe Arabic" w:cs="Adobe Arabic" w:hint="cs"/>
                                    <w:color w:val="000000"/>
                                    <w:kern w:val="24"/>
                                    <w:sz w:val="36"/>
                                    <w:szCs w:val="36"/>
                                    <w:rtl/>
                                    <w:lang w:bidi="ar-SY"/>
                                  </w:rPr>
                                  <w:t>ي.</w:t>
                                </w:r>
                              </w:p>
                              <w:p w14:paraId="1A7ED60F"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5" y="0"/>
                            <a:ext cx="6352654" cy="2325233"/>
                            <a:chOff x="-5" y="0"/>
                            <a:chExt cx="6352654" cy="2325233"/>
                          </a:xfrm>
                        </wpg:grpSpPr>
                        <pic:pic xmlns:pic="http://schemas.openxmlformats.org/drawingml/2006/picture">
                          <pic:nvPicPr>
                            <pic:cNvPr id="1246116252" name="Picture 124611625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44" y="1072378"/>
                              <a:ext cx="1132205" cy="1252855"/>
                            </a:xfrm>
                            <a:prstGeom prst="rect">
                              <a:avLst/>
                            </a:prstGeom>
                            <a:noFill/>
                          </wps:spPr>
                          <wps:txbx>
                            <w:txbxContent>
                              <w:p w14:paraId="0EE6C9E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75" y="19867"/>
                              <a:ext cx="2430145" cy="672465"/>
                            </a:xfrm>
                            <a:prstGeom prst="rect">
                              <a:avLst/>
                            </a:prstGeom>
                            <a:noFill/>
                          </wps:spPr>
                          <wps:txbx>
                            <w:txbxContent>
                              <w:p w14:paraId="46DB7AB4"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5" y="1290861"/>
                              <a:ext cx="4566920" cy="672465"/>
                            </a:xfrm>
                            <a:prstGeom prst="rect">
                              <a:avLst/>
                            </a:prstGeom>
                            <a:noFill/>
                          </wps:spPr>
                          <wps:txbx>
                            <w:txbxContent>
                              <w:p w14:paraId="6CFF2D8B"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مدخل إلى الإشراف الإداري الحديث</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7324124" id="Group 162" o:spid="_x0000_s1103" style="position:absolute;left:0;text-align:left;margin-left:-13.5pt;margin-top:-36.75pt;width:523.45pt;height:549pt;z-index:252066816;mso-position-horizontal-relative:text;mso-position-vertical-relative:text;mso-width-relative:margin;mso-height-relative:margin" coordorigin="-2952" coordsize="66479,6972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">
                <v:group id="Group 1279981941" o:spid="_x0000_s1104" style="position:absolute;left:-2952;top:25717;width:58819;height:44006" coordorigin="-4572" coordsize="58821,44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9;width:22624;height:6179" coordorigin="38495" coordsize="22624,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6" o:title="Target " gain="19661f" blacklevel="22938f"/>
                      </v:shape>
                    </v:group>
                    <v:shape id="_x0000_s1109" type="#_x0000_t202" style="position:absolute;left:38495;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2750209"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9;width:1755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DDBC86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47" o:title="Note " gain="19661f" blacklevel="22938f"/>
                    </v:shape>
                  </v:group>
                  <v:shape id="Text Box 1279981951" o:spid="_x0000_s1114" type="#_x0000_t202" style="position:absolute;left:21998;top:8741;width:32251;height:3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53A39C37"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6ACCC70"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مفهوم الإشراف الإداري وتحديد مجالاته ووظائفه.</w:t>
                          </w:r>
                        </w:p>
                        <w:p w14:paraId="6E2BB216"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التمييز بين الإشراف والإدارة والقيادة.</w:t>
                          </w:r>
                        </w:p>
                        <w:p w14:paraId="1D5BE82F"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المهارات الأساسيّة للمشرف الناجح.</w:t>
                          </w:r>
                        </w:p>
                        <w:p w14:paraId="69E72605"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فهم أدوار المشرف ومسؤوليّاته في بيئة العمل الحديثة.</w:t>
                          </w:r>
                        </w:p>
                        <w:p w14:paraId="63AA6A93"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إدراك أهميّة الإشراف الإداري في تحسين الأداء وتحقيق أهداف المؤسّسة.</w:t>
                          </w:r>
                        </w:p>
                      </w:txbxContent>
                    </v:textbox>
                  </v:shape>
                  <v:shape id="Text Box 1579856704" o:spid="_x0000_s1115" type="#_x0000_t202" style="position:absolute;left:-4572;top:8746;width:27127;height:35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BC784A9"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 xml:space="preserve">افتتاحيّة </w:t>
                          </w:r>
                          <w:r w:rsidRPr="00F04447">
                            <w:rPr>
                              <w:rFonts w:ascii="Adobe Arabic" w:eastAsia="GE Dinar One" w:hAnsi="Adobe Arabic" w:cs="Adobe Arabic" w:hint="cs"/>
                              <w:color w:val="000000"/>
                              <w:kern w:val="24"/>
                              <w:sz w:val="36"/>
                              <w:szCs w:val="36"/>
                              <w:rtl/>
                              <w:lang w:bidi="ar-SY"/>
                            </w:rPr>
                            <w:t>الدورة.</w:t>
                          </w:r>
                        </w:p>
                        <w:p w14:paraId="50391984"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نشاط تعارف المشاركين.</w:t>
                          </w:r>
                        </w:p>
                        <w:p w14:paraId="3994B9CA"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19A8563F"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الإشراف الإداري ومجالاته ووظائفه.</w:t>
                          </w:r>
                        </w:p>
                        <w:p w14:paraId="6A017CE3"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الفرق بين الإشراف والإدارة والقيادة.</w:t>
                          </w:r>
                        </w:p>
                        <w:p w14:paraId="5620EDAD"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المهارات الأساسية للمشرف الناجح.</w:t>
                          </w:r>
                        </w:p>
                        <w:p w14:paraId="484ADE30"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أدوار المشرف ومسؤولياته في بيئة العمل الحديثة.</w:t>
                          </w:r>
                        </w:p>
                        <w:p w14:paraId="7B3AB731"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أهمية الإشراف في تحسين الأداء وتحقيق الأهداف.</w:t>
                          </w:r>
                        </w:p>
                        <w:p w14:paraId="1692D840"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w:t>
                          </w:r>
                          <w:r w:rsidRPr="00F04447">
                            <w:rPr>
                              <w:rFonts w:ascii="Adobe Arabic" w:eastAsia="GE Dinar One" w:hAnsi="Adobe Arabic" w:cs="Adobe Arabic" w:hint="cs"/>
                              <w:color w:val="000000"/>
                              <w:kern w:val="24"/>
                              <w:sz w:val="36"/>
                              <w:szCs w:val="36"/>
                              <w:rtl/>
                              <w:lang w:bidi="ar-SY"/>
                            </w:rPr>
                            <w:t>ي.</w:t>
                          </w:r>
                        </w:p>
                        <w:p w14:paraId="1A7ED60F"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v:textbox>
                  </v:shape>
                </v:group>
                <v:group id="Group 1246116251" o:spid="_x0000_s1116" style="position:absolute;width:63526;height:23252" coordorigin="" coordsize="63526,2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48" o:title="Calendar " gain="19661f" blacklevel="22938f"/>
                  </v:shape>
                  <v:shape id="_x0000_s1118" type="#_x0000_t202" style="position:absolute;left:52204;top:10723;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0EE6C9E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6DB7AB4"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8;width:45669;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6CFF2D8B"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 xml:space="preserve">مدخل </w:t>
                          </w:r>
                          <w:r w:rsidRPr="00F04447">
                            <w:rPr>
                              <w:rFonts w:ascii="Adobe Arabic" w:eastAsia="GE Dinar One" w:hAnsi="Adobe Arabic" w:cs="Adobe Arabic"/>
                              <w:b/>
                              <w:bCs/>
                              <w:kern w:val="24"/>
                              <w:sz w:val="56"/>
                              <w:szCs w:val="56"/>
                              <w:rtl/>
                              <w:lang w:bidi="ar-SY"/>
                            </w:rPr>
                            <w:t>إلى الإشراف الإداري الحديث</w:t>
                          </w:r>
                        </w:p>
                      </w:txbxContent>
                    </v:textbox>
                  </v:shape>
                </v:group>
              </v:group>
            </w:pict>
          </mc:Fallback>
        </mc:AlternateContent>
      </w:r>
    </w:p>
    <w:p w14:paraId="7FB5D187" w14:textId="77777777" w:rsidR="00FB756E" w:rsidRDefault="00FB756E">
      <w:pPr>
        <w:bidi w:val="0"/>
        <w:spacing w:after="160" w:line="259" w:lineRule="auto"/>
        <w:jc w:val="left"/>
        <w:rPr>
          <w:sz w:val="40"/>
          <w:szCs w:val="44"/>
          <w:rtl/>
          <w:lang w:bidi="ar-SY"/>
        </w:rPr>
      </w:pPr>
    </w:p>
    <w:p w14:paraId="7D3424A5" w14:textId="77777777" w:rsidR="00A34119" w:rsidRDefault="00A34119" w:rsidP="00D374CF">
      <w:pPr>
        <w:jc w:val="both"/>
        <w:rPr>
          <w:sz w:val="40"/>
          <w:szCs w:val="44"/>
          <w:rtl/>
          <w:lang w:bidi="ar-SY"/>
        </w:rPr>
      </w:pPr>
    </w:p>
    <w:p w14:paraId="546ED0D7"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3A4EAE88" w14:textId="2B4B3D36" w:rsidR="00D90411" w:rsidRDefault="00C2420C">
      <w:pPr>
        <w:bidi w:val="0"/>
        <w:spacing w:after="160" w:line="259" w:lineRule="auto"/>
        <w:jc w:val="left"/>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68864" behindDoc="0" locked="0" layoutInCell="1" allowOverlap="1" wp14:anchorId="0077F7D8" wp14:editId="156BC7ED">
                <wp:simplePos x="0" y="0"/>
                <wp:positionH relativeFrom="column">
                  <wp:posOffset>-114300</wp:posOffset>
                </wp:positionH>
                <wp:positionV relativeFrom="paragraph">
                  <wp:posOffset>-466725</wp:posOffset>
                </wp:positionV>
                <wp:extent cx="6590774" cy="7172324"/>
                <wp:effectExtent l="0" t="0" r="0" b="0"/>
                <wp:wrapNone/>
                <wp:docPr id="175" name="Group 175"/>
                <wp:cNvGraphicFramePr/>
                <a:graphic xmlns:a="http://schemas.openxmlformats.org/drawingml/2006/main">
                  <a:graphicData uri="http://schemas.microsoft.com/office/word/2010/wordprocessingGroup">
                    <wpg:wgp>
                      <wpg:cNvGrpSpPr/>
                      <wpg:grpSpPr>
                        <a:xfrm>
                          <a:off x="0" y="0"/>
                          <a:ext cx="6590774" cy="7172324"/>
                          <a:chOff x="-238125" y="0"/>
                          <a:chExt cx="6590774" cy="7172324"/>
                        </a:xfrm>
                      </wpg:grpSpPr>
                      <wpg:grpSp>
                        <wpg:cNvPr id="176" name="Group 176"/>
                        <wpg:cNvGrpSpPr/>
                        <wpg:grpSpPr>
                          <a:xfrm>
                            <a:off x="-238125" y="2571750"/>
                            <a:ext cx="5824573" cy="4600574"/>
                            <a:chOff x="-400057" y="0"/>
                            <a:chExt cx="5824650" cy="4600900"/>
                          </a:xfrm>
                        </wpg:grpSpPr>
                        <wpg:grpSp>
                          <wpg:cNvPr id="177" name="Group 25"/>
                          <wpg:cNvGrpSpPr/>
                          <wpg:grpSpPr>
                            <a:xfrm>
                              <a:off x="3129962" y="0"/>
                              <a:ext cx="2262407" cy="617744"/>
                              <a:chOff x="3849588" y="0"/>
                              <a:chExt cx="2262407" cy="617744"/>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588" y="69700"/>
                                <a:ext cx="1755163" cy="548044"/>
                              </a:xfrm>
                              <a:prstGeom prst="rect">
                                <a:avLst/>
                              </a:prstGeom>
                              <a:noFill/>
                            </wps:spPr>
                            <wps:txbx>
                              <w:txbxContent>
                                <w:p w14:paraId="32440E91"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40" y="9939"/>
                              <a:ext cx="2261275" cy="617674"/>
                              <a:chOff x="-40" y="0"/>
                              <a:chExt cx="2261583" cy="618299"/>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40" y="69701"/>
                                <a:ext cx="1756037" cy="548598"/>
                              </a:xfrm>
                              <a:prstGeom prst="rect">
                                <a:avLst/>
                              </a:prstGeom>
                              <a:noFill/>
                            </wps:spPr>
                            <wps:txbx>
                              <w:txbxContent>
                                <w:p w14:paraId="77EF97B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314358" y="874093"/>
                              <a:ext cx="3110235" cy="3726807"/>
                            </a:xfrm>
                            <a:prstGeom prst="rect">
                              <a:avLst/>
                            </a:prstGeom>
                            <a:noFill/>
                            <a:ln w="6350">
                              <a:noFill/>
                            </a:ln>
                          </wps:spPr>
                          <wps:txbx>
                            <w:txbxContent>
                              <w:p w14:paraId="3D9BDC16"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F571009"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تحديد السمات الشخصية والسلوكية للمشرف الفعّال.</w:t>
                                </w:r>
                              </w:p>
                              <w:p w14:paraId="6A0EED27"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التعرّف على أنماط الإشراف المختلفة وتطبيقاتها.</w:t>
                                </w:r>
                              </w:p>
                              <w:p w14:paraId="59ACE0BC"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تطوير مهارات إدارة الذات وضبط الانفعالات في المواقف الإدارية المختلفة.</w:t>
                                </w:r>
                              </w:p>
                              <w:p w14:paraId="583677E5"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اكتساب استراتيجيات بناء الثقة والعلاقات المهنية مع فريق العمل.</w:t>
                                </w:r>
                              </w:p>
                              <w:p w14:paraId="3CA25FBD"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تعزيز مهارات الاتصال والتواصل الفعّال في السياق الإشرافي.</w:t>
                                </w:r>
                              </w:p>
                              <w:p w14:paraId="3C3F9D71"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2"/>
                                    <w:szCs w:val="32"/>
                                    <w:lang w:bidi="ar-SY"/>
                                  </w:rPr>
                                </w:pPr>
                                <w:r w:rsidRPr="00F04447">
                                  <w:rPr>
                                    <w:rFonts w:ascii="Adobe Arabic" w:eastAsia="GE Dinar One" w:hAnsi="Adobe Arabic" w:cs="Adobe Arabic"/>
                                    <w:color w:val="000000"/>
                                    <w:kern w:val="24"/>
                                    <w:sz w:val="32"/>
                                    <w:szCs w:val="32"/>
                                    <w:rtl/>
                                    <w:lang w:bidi="ar-SY"/>
                                  </w:rPr>
                                  <w:t>تطبيق أساليب التأثير والتحفيز مع المرؤوسين.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400057" y="874014"/>
                              <a:ext cx="2655848" cy="3707531"/>
                            </a:xfrm>
                            <a:prstGeom prst="rect">
                              <a:avLst/>
                            </a:prstGeom>
                            <a:noFill/>
                            <a:ln w="6350">
                              <a:noFill/>
                            </a:ln>
                          </wps:spPr>
                          <wps:txbx>
                            <w:txbxContent>
                              <w:p w14:paraId="6F87D256"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489D28B9"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صفات المشرف المتميز وأنماط الإشراف الفعّال.</w:t>
                                </w:r>
                              </w:p>
                              <w:p w14:paraId="5030283C"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إدارة الذات وضبط الانفعالات في المواقف الإدارية.</w:t>
                                </w:r>
                              </w:p>
                              <w:p w14:paraId="62845645"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بناء الثقة والعلاقات المهنية مع الفريق.</w:t>
                                </w:r>
                              </w:p>
                              <w:p w14:paraId="09EE720E"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مهارات الاتصال والتواصل في الإشراف الإداري.</w:t>
                                </w:r>
                              </w:p>
                              <w:p w14:paraId="1B9A4686"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أساليب التأثير في المرؤوسين وتحفيزهم.</w:t>
                                </w:r>
                              </w:p>
                              <w:p w14:paraId="08904871"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2237CEA6" w14:textId="77777777" w:rsidR="00C2420C" w:rsidRPr="00F04447"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4" y="0"/>
                            <a:ext cx="6352653" cy="2325138"/>
                            <a:chOff x="-4" y="0"/>
                            <a:chExt cx="6352653" cy="2325138"/>
                          </a:xfrm>
                        </wpg:grpSpPr>
                        <pic:pic xmlns:pic="http://schemas.openxmlformats.org/drawingml/2006/picture">
                          <pic:nvPicPr>
                            <pic:cNvPr id="1451488582" name="Picture 145148858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444" y="1072283"/>
                              <a:ext cx="1132205" cy="1252855"/>
                            </a:xfrm>
                            <a:prstGeom prst="rect">
                              <a:avLst/>
                            </a:prstGeom>
                            <a:noFill/>
                          </wps:spPr>
                          <wps:txbx>
                            <w:txbxContent>
                              <w:p w14:paraId="51FF879A"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75" y="19865"/>
                              <a:ext cx="2430145" cy="672465"/>
                            </a:xfrm>
                            <a:prstGeom prst="rect">
                              <a:avLst/>
                            </a:prstGeom>
                            <a:noFill/>
                          </wps:spPr>
                          <wps:txbx>
                            <w:txbxContent>
                              <w:p w14:paraId="5301FBDB"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4" y="1290911"/>
                              <a:ext cx="4566920" cy="672465"/>
                            </a:xfrm>
                            <a:prstGeom prst="rect">
                              <a:avLst/>
                            </a:prstGeom>
                            <a:noFill/>
                          </wps:spPr>
                          <wps:txbx>
                            <w:txbxContent>
                              <w:p w14:paraId="0E27E364"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السمات الشخصية والسلوكية للمشرف الفعّال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077F7D8" id="Group 175" o:spid="_x0000_s1121" style="position:absolute;margin-left:-9pt;margin-top:-36.75pt;width:518.95pt;height:564.75pt;z-index:252068864;mso-position-horizontal-relative:text;mso-position-vertical-relative:text;mso-width-relative:margin;mso-height-relative:margin" coordorigin="-2381" coordsize="65907,7172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7OzuNBR0gAAAP90Uk5T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">
                <v:group id="Group 176" o:spid="_x0000_s1122" style="position:absolute;left:-2381;top:25717;width:58245;height:46006" coordorigin="-4000" coordsize="58246,4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23" style="position:absolute;left:31299;width:22624;height:6177" coordorigin="38495" coordsize="22624,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6" o:title="Target " gain="19661f" blacklevel="22938f"/>
                      </v:shape>
                    </v:group>
                    <v:shape id="_x0000_s1127" type="#_x0000_t202" style="position:absolute;left:38495;top:697;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2440E91"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7"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_x0000_s1130" type="#_x0000_t202" style="position:absolute;top:697;width:17559;height:5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77EF97B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51488578"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47" o:title="Note " gain="19661f" blacklevel="22938f"/>
                    </v:shape>
                  </v:group>
                  <v:shape id="Text Box 1451488579" o:spid="_x0000_s1132" type="#_x0000_t202" style="position:absolute;left:23143;top:8740;width:31102;height:37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3D9BDC16"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F571009"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تحديد السمات الشخصية والسلوكية للمشرف الفعّال.</w:t>
                          </w:r>
                        </w:p>
                        <w:p w14:paraId="6A0EED27"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التعرّف على أنماط الإشراف المختلفة وتطبيقاتها.</w:t>
                          </w:r>
                        </w:p>
                        <w:p w14:paraId="59ACE0BC"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تطوير مهارات إدارة الذات وضبط الانفعالات في المواقف الإدارية المختلفة.</w:t>
                          </w:r>
                        </w:p>
                        <w:p w14:paraId="583677E5"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اكتساب استراتيجيات بناء الثقة والعلاقات المهنية مع فريق العمل.</w:t>
                          </w:r>
                        </w:p>
                        <w:p w14:paraId="3CA25FBD"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F04447">
                            <w:rPr>
                              <w:rFonts w:ascii="Adobe Arabic" w:eastAsia="GE Dinar One" w:hAnsi="Adobe Arabic" w:cs="Adobe Arabic"/>
                              <w:color w:val="000000"/>
                              <w:kern w:val="24"/>
                              <w:sz w:val="32"/>
                              <w:szCs w:val="32"/>
                              <w:rtl/>
                              <w:lang w:bidi="ar-SY"/>
                            </w:rPr>
                            <w:t>تعزيز مهارات الاتصال والتواصل الفعّال في السياق الإشرافي.</w:t>
                          </w:r>
                        </w:p>
                        <w:p w14:paraId="3C3F9D71"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F04447">
                            <w:rPr>
                              <w:rFonts w:ascii="Adobe Arabic" w:eastAsia="GE Dinar One" w:hAnsi="Adobe Arabic" w:cs="Adobe Arabic"/>
                              <w:color w:val="000000"/>
                              <w:kern w:val="24"/>
                              <w:sz w:val="32"/>
                              <w:szCs w:val="32"/>
                              <w:rtl/>
                              <w:lang w:bidi="ar-SY"/>
                            </w:rPr>
                            <w:t>تطبيق أساليب التأثير والتحفيز مع المرؤوسين.</w:t>
                          </w:r>
                        </w:p>
                      </w:txbxContent>
                    </v:textbox>
                  </v:shape>
                  <v:shape id="Text Box 1451488580" o:spid="_x0000_s1133" type="#_x0000_t202" style="position:absolute;left:-4000;top:8740;width:26557;height:37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6F87D256"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 xml:space="preserve">نشاط </w:t>
                          </w:r>
                          <w:r w:rsidRPr="00F04447">
                            <w:rPr>
                              <w:rFonts w:ascii="Adobe Arabic" w:eastAsia="GE Dinar One" w:hAnsi="Adobe Arabic" w:cs="Adobe Arabic"/>
                              <w:color w:val="000000"/>
                              <w:kern w:val="24"/>
                              <w:sz w:val="36"/>
                              <w:szCs w:val="36"/>
                              <w:rtl/>
                              <w:lang w:bidi="ar-SY"/>
                            </w:rPr>
                            <w:t>عصف ذهني</w:t>
                          </w:r>
                          <w:r w:rsidRPr="00F04447">
                            <w:rPr>
                              <w:rFonts w:ascii="Adobe Arabic" w:eastAsia="GE Dinar One" w:hAnsi="Adobe Arabic" w:cs="Adobe Arabic" w:hint="cs"/>
                              <w:color w:val="000000"/>
                              <w:kern w:val="24"/>
                              <w:sz w:val="36"/>
                              <w:szCs w:val="36"/>
                              <w:rtl/>
                              <w:lang w:bidi="ar-SY"/>
                            </w:rPr>
                            <w:t>.</w:t>
                          </w:r>
                        </w:p>
                        <w:p w14:paraId="489D28B9"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صفات المشرف المتميز وأنماط الإشراف الفعّال.</w:t>
                          </w:r>
                        </w:p>
                        <w:p w14:paraId="5030283C"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إدارة الذات وضبط الانفعالات في المواقف الإدارية.</w:t>
                          </w:r>
                        </w:p>
                        <w:p w14:paraId="62845645"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بناء الثقة والعلاقات المهنية مع الفريق.</w:t>
                          </w:r>
                        </w:p>
                        <w:p w14:paraId="09EE720E"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مهارات الاتصال والتواصل في الإشراف الإداري.</w:t>
                          </w:r>
                        </w:p>
                        <w:p w14:paraId="1B9A4686"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أساليب التأثير في المرؤوسين وتحفيزهم.</w:t>
                          </w:r>
                        </w:p>
                        <w:p w14:paraId="08904871"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2237CEA6" w14:textId="77777777" w:rsidR="00C2420C" w:rsidRPr="00F04447"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v:textbox>
                  </v:shape>
                </v:group>
                <v:group id="Group 1451488581" o:spid="_x0000_s1134" style="position:absolute;width:63526;height:23251" coordorigin="" coordsize="63526,23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48" o:title="Calendar " gain="19661f" blacklevel="22938f"/>
                  </v:shape>
                  <v:shape id="_x0000_s1136" type="#_x0000_t202" style="position:absolute;left:52204;top:10722;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1FF879A"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5301FBDB"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top:12909;width:45669;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0E27E364"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 xml:space="preserve">السمات </w:t>
                          </w:r>
                          <w:r w:rsidRPr="00F04447">
                            <w:rPr>
                              <w:rFonts w:ascii="Adobe Arabic" w:eastAsia="GE Dinar One" w:hAnsi="Adobe Arabic" w:cs="Adobe Arabic"/>
                              <w:b/>
                              <w:bCs/>
                              <w:kern w:val="24"/>
                              <w:sz w:val="56"/>
                              <w:szCs w:val="56"/>
                              <w:rtl/>
                              <w:lang w:bidi="ar-SY"/>
                            </w:rPr>
                            <w:t>الشخصية والسلوكية للمشرف الفعّال</w:t>
                          </w:r>
                        </w:p>
                      </w:txbxContent>
                    </v:textbox>
                  </v:shape>
                </v:group>
              </v:group>
            </w:pict>
          </mc:Fallback>
        </mc:AlternateContent>
      </w:r>
      <w:r w:rsidR="00D90411">
        <w:rPr>
          <w:sz w:val="40"/>
          <w:szCs w:val="44"/>
          <w:rtl/>
          <w:lang w:bidi="ar-SY"/>
        </w:rPr>
        <w:br w:type="page"/>
      </w:r>
    </w:p>
    <w:p w14:paraId="778A7CDB" w14:textId="509F25EB"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0912" behindDoc="0" locked="0" layoutInCell="1" allowOverlap="1" wp14:anchorId="047E79E6" wp14:editId="031711A6">
                <wp:simplePos x="0" y="0"/>
                <wp:positionH relativeFrom="column">
                  <wp:posOffset>-19050</wp:posOffset>
                </wp:positionH>
                <wp:positionV relativeFrom="paragraph">
                  <wp:posOffset>-466725</wp:posOffset>
                </wp:positionV>
                <wp:extent cx="6447791" cy="7439025"/>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447791" cy="7439025"/>
                          <a:chOff x="-142874" y="0"/>
                          <a:chExt cx="6447791" cy="7439025"/>
                        </a:xfrm>
                      </wpg:grpSpPr>
                      <wpg:grpSp>
                        <wpg:cNvPr id="1451488587" name="Group 1451488587"/>
                        <wpg:cNvGrpSpPr/>
                        <wpg:grpSpPr>
                          <a:xfrm>
                            <a:off x="-142874" y="2571750"/>
                            <a:ext cx="5730662" cy="4867275"/>
                            <a:chOff x="-304805" y="0"/>
                            <a:chExt cx="5730738" cy="4867620"/>
                          </a:xfrm>
                        </wpg:grpSpPr>
                        <wpg:grpSp>
                          <wpg:cNvPr id="1451488588" name="Group 25"/>
                          <wpg:cNvGrpSpPr/>
                          <wpg:grpSpPr>
                            <a:xfrm>
                              <a:off x="3130297" y="0"/>
                              <a:ext cx="2262072" cy="617978"/>
                              <a:chOff x="3849923" y="0"/>
                              <a:chExt cx="2262072" cy="617978"/>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3" y="69934"/>
                                <a:ext cx="1755163" cy="548044"/>
                              </a:xfrm>
                              <a:prstGeom prst="rect">
                                <a:avLst/>
                              </a:prstGeom>
                              <a:noFill/>
                            </wps:spPr>
                            <wps:txbx>
                              <w:txbxContent>
                                <w:p w14:paraId="0E27363F"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617910"/>
                              <a:chOff x="-2" y="0"/>
                              <a:chExt cx="2261545" cy="618535"/>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37" cy="548599"/>
                              </a:xfrm>
                              <a:prstGeom prst="rect">
                                <a:avLst/>
                              </a:prstGeom>
                              <a:noFill/>
                            </wps:spPr>
                            <wps:txbx>
                              <w:txbxContent>
                                <w:p w14:paraId="1158D027"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213594" y="874093"/>
                              <a:ext cx="3212339" cy="3764910"/>
                            </a:xfrm>
                            <a:prstGeom prst="rect">
                              <a:avLst/>
                            </a:prstGeom>
                            <a:noFill/>
                            <a:ln w="6350">
                              <a:noFill/>
                            </a:ln>
                          </wps:spPr>
                          <wps:txbx>
                            <w:txbxContent>
                              <w:p w14:paraId="173623AA"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302ECC7"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التنظيم الإداري وشرح أهمّيته في المؤسّسات.</w:t>
                                </w:r>
                              </w:p>
                              <w:p w14:paraId="724254B9"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المبادئ الأساسية للتنظيم الإداري الفعّال.</w:t>
                                </w:r>
                              </w:p>
                              <w:p w14:paraId="75B93384"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التمييز بين الوظائف المختلفة للتنظيم الإداري.</w:t>
                                </w:r>
                              </w:p>
                              <w:p w14:paraId="5CFA47F6"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توضيح العلاقة بين التنظيم والإشراف في الأداء المؤسّسي.</w:t>
                                </w:r>
                              </w:p>
                              <w:p w14:paraId="08A78FB2"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تحليل أثر التنظيم الإداري على رفع كفاءة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04805" y="874018"/>
                              <a:ext cx="2560854" cy="3993602"/>
                            </a:xfrm>
                            <a:prstGeom prst="rect">
                              <a:avLst/>
                            </a:prstGeom>
                            <a:noFill/>
                            <a:ln w="6350">
                              <a:noFill/>
                            </a:ln>
                          </wps:spPr>
                          <wps:txbx>
                            <w:txbxContent>
                              <w:p w14:paraId="1F4065A6"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04885DCF"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التنظيم الإداري وأهميته في المؤسسات.</w:t>
                                </w:r>
                              </w:p>
                              <w:p w14:paraId="7E839321"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ا</w:t>
                                </w:r>
                                <w:r w:rsidRPr="00F04447">
                                  <w:rPr>
                                    <w:rFonts w:ascii="Adobe Arabic" w:eastAsia="GE Dinar One" w:hAnsi="Adobe Arabic" w:cs="Adobe Arabic"/>
                                    <w:color w:val="000000"/>
                                    <w:kern w:val="24"/>
                                    <w:sz w:val="36"/>
                                    <w:szCs w:val="36"/>
                                    <w:rtl/>
                                    <w:lang w:bidi="ar-SY"/>
                                  </w:rPr>
                                  <w:t>لمبادئ الأساسية للتنظيم الجيد.</w:t>
                                </w:r>
                              </w:p>
                              <w:p w14:paraId="18B05D64"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وظائف التنظيم (التقسيم، التنسيق، التفويض، الرقابة).</w:t>
                                </w:r>
                              </w:p>
                              <w:p w14:paraId="40FB774E"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العلاقة بين التنظيم والإشراف في الأداء المؤسسي.</w:t>
                                </w:r>
                              </w:p>
                              <w:p w14:paraId="0A1CCB19"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أثر التنظيم الإداري على رفع كفاءة العمل.</w:t>
                                </w:r>
                              </w:p>
                              <w:p w14:paraId="0DA836CE"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094B4392"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17" cy="2324963"/>
                            <a:chOff x="0" y="0"/>
                            <a:chExt cx="6304917" cy="2324963"/>
                          </a:xfrm>
                        </wpg:grpSpPr>
                        <pic:pic xmlns:pic="http://schemas.openxmlformats.org/drawingml/2006/picture">
                          <pic:nvPicPr>
                            <pic:cNvPr id="1451488601" name="Picture 1451488601"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27" y="1072108"/>
                              <a:ext cx="1037590" cy="1252855"/>
                            </a:xfrm>
                            <a:prstGeom prst="rect">
                              <a:avLst/>
                            </a:prstGeom>
                            <a:noFill/>
                          </wps:spPr>
                          <wps:txbx>
                            <w:txbxContent>
                              <w:p w14:paraId="276BFD80"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672465"/>
                            </a:xfrm>
                            <a:prstGeom prst="rect">
                              <a:avLst/>
                            </a:prstGeom>
                            <a:noFill/>
                          </wps:spPr>
                          <wps:txbx>
                            <w:txbxContent>
                              <w:p w14:paraId="74E8D99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971"/>
                              <a:ext cx="4567555" cy="672465"/>
                            </a:xfrm>
                            <a:prstGeom prst="rect">
                              <a:avLst/>
                            </a:prstGeom>
                            <a:noFill/>
                          </wps:spPr>
                          <wps:txbx>
                            <w:txbxContent>
                              <w:p w14:paraId="23F03147"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مفهوم التنظيم الإداري وأهدافه</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47E79E6" id="Group 1451488586" o:spid="_x0000_s1139" style="position:absolute;left:0;text-align:left;margin-left:-1.5pt;margin-top:-36.75pt;width:507.7pt;height:585.75pt;z-index:252070912;mso-position-horizontal-relative:text;mso-position-vertical-relative:text;mso-width-relative:margin;mso-height-relative:margin" coordorigin="-1428" coordsize="64477,7439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">
                <v:group id="Group 1451488587" o:spid="_x0000_s1140" style="position:absolute;left:-1428;top:25717;width:57305;height:48673" coordorigin="-3048" coordsize="57307,4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41"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6" o:title="Target " gain="19661f" blacklevel="22938f"/>
                      </v:shape>
                    </v:group>
                    <v:shape id="_x0000_s1145"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0E27363F"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48"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1158D027"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51488597"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47" o:title="Note " gain="19661f" blacklevel="22938f"/>
                    </v:shape>
                  </v:group>
                  <v:shape id="Text Box 1451488598" o:spid="_x0000_s1150" type="#_x0000_t202" style="position:absolute;left:22135;top:8740;width:32124;height:37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173623AA"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302ECC7"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التنظيم الإداري وشرح أهمّيته في المؤسّسات.</w:t>
                          </w:r>
                        </w:p>
                        <w:p w14:paraId="724254B9"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المبادئ الأساسية للتنظيم الإداري الفعّال.</w:t>
                          </w:r>
                        </w:p>
                        <w:p w14:paraId="75B93384"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التمييز بين الوظائف المختلفة للتنظيم الإداري.</w:t>
                          </w:r>
                        </w:p>
                        <w:p w14:paraId="5CFA47F6"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توضيح العلاقة بين التنظيم والإشراف في الأداء المؤسّسي.</w:t>
                          </w:r>
                        </w:p>
                        <w:p w14:paraId="08A78FB2"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تحليل أثر التنظيم الإداري على رفع كفاءة العمل.</w:t>
                          </w:r>
                        </w:p>
                      </w:txbxContent>
                    </v:textbox>
                  </v:shape>
                  <v:shape id="Text Box 1451488599" o:spid="_x0000_s1151" type="#_x0000_t202" style="position:absolute;left:-3048;top:8740;width:25608;height:39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1F4065A6"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 xml:space="preserve">نشاط </w:t>
                          </w:r>
                          <w:r w:rsidRPr="00F04447">
                            <w:rPr>
                              <w:rFonts w:ascii="Adobe Arabic" w:eastAsia="GE Dinar One" w:hAnsi="Adobe Arabic" w:cs="Adobe Arabic"/>
                              <w:color w:val="000000"/>
                              <w:kern w:val="24"/>
                              <w:sz w:val="36"/>
                              <w:szCs w:val="36"/>
                              <w:rtl/>
                              <w:lang w:bidi="ar-SY"/>
                            </w:rPr>
                            <w:t>عصف ذهني</w:t>
                          </w:r>
                          <w:r w:rsidRPr="00F04447">
                            <w:rPr>
                              <w:rFonts w:ascii="Adobe Arabic" w:eastAsia="GE Dinar One" w:hAnsi="Adobe Arabic" w:cs="Adobe Arabic" w:hint="cs"/>
                              <w:color w:val="000000"/>
                              <w:kern w:val="24"/>
                              <w:sz w:val="36"/>
                              <w:szCs w:val="36"/>
                              <w:rtl/>
                              <w:lang w:bidi="ar-SY"/>
                            </w:rPr>
                            <w:t>.</w:t>
                          </w:r>
                        </w:p>
                        <w:p w14:paraId="04885DCF"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تعريف التنظيم الإداري وأهميته في المؤسسات.</w:t>
                          </w:r>
                        </w:p>
                        <w:p w14:paraId="7E839321"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ا</w:t>
                          </w:r>
                          <w:r w:rsidRPr="00F04447">
                            <w:rPr>
                              <w:rFonts w:ascii="Adobe Arabic" w:eastAsia="GE Dinar One" w:hAnsi="Adobe Arabic" w:cs="Adobe Arabic"/>
                              <w:color w:val="000000"/>
                              <w:kern w:val="24"/>
                              <w:sz w:val="36"/>
                              <w:szCs w:val="36"/>
                              <w:rtl/>
                              <w:lang w:bidi="ar-SY"/>
                            </w:rPr>
                            <w:t>لمبادئ الأساسية للتنظيم الجيد.</w:t>
                          </w:r>
                        </w:p>
                        <w:p w14:paraId="18B05D64"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وظائف التنظيم (التقسيم، التنسيق، التفويض، الرقابة).</w:t>
                          </w:r>
                        </w:p>
                        <w:p w14:paraId="40FB774E"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العلاقة بين التنظيم والإشراف في الأداء المؤسسي.</w:t>
                          </w:r>
                        </w:p>
                        <w:p w14:paraId="0A1CCB19"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أثر التنظيم الإداري على رفع كفاءة العمل.</w:t>
                          </w:r>
                        </w:p>
                        <w:p w14:paraId="0DA836CE"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094B4392"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v:textbox>
                  </v:shape>
                </v:group>
                <v:group id="Group 1451488600" o:spid="_x0000_s1152" style="position:absolute;width:63049;height:23249" coordsize="63049,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48" o:title="Calendar " gain="19661f" blacklevel="22938f"/>
                  </v:shape>
                  <v:shape id="_x0000_s1154" type="#_x0000_t202" style="position:absolute;left:52673;top:10721;width:10376;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276BFD80"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74E8D99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23F03147"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 xml:space="preserve">مفهوم </w:t>
                          </w:r>
                          <w:r w:rsidRPr="00F04447">
                            <w:rPr>
                              <w:rFonts w:ascii="Adobe Arabic" w:eastAsia="GE Dinar One" w:hAnsi="Adobe Arabic" w:cs="Adobe Arabic"/>
                              <w:b/>
                              <w:bCs/>
                              <w:kern w:val="24"/>
                              <w:sz w:val="56"/>
                              <w:szCs w:val="56"/>
                              <w:rtl/>
                              <w:lang w:bidi="ar-SY"/>
                            </w:rPr>
                            <w:t>التنظيم الإداري وأهدافه</w:t>
                          </w:r>
                        </w:p>
                      </w:txbxContent>
                    </v:textbox>
                  </v:shape>
                </v:group>
              </v:group>
            </w:pict>
          </mc:Fallback>
        </mc:AlternateContent>
      </w:r>
    </w:p>
    <w:p w14:paraId="16E4DB84" w14:textId="77777777" w:rsidR="00D90411" w:rsidRDefault="00D90411">
      <w:pPr>
        <w:bidi w:val="0"/>
        <w:spacing w:after="160" w:line="259" w:lineRule="auto"/>
        <w:jc w:val="left"/>
        <w:rPr>
          <w:sz w:val="40"/>
          <w:szCs w:val="44"/>
          <w:rtl/>
          <w:lang w:bidi="ar-SY"/>
        </w:rPr>
      </w:pPr>
      <w:r>
        <w:rPr>
          <w:sz w:val="40"/>
          <w:szCs w:val="44"/>
          <w:rtl/>
          <w:lang w:bidi="ar-SY"/>
        </w:rPr>
        <w:br w:type="page"/>
      </w:r>
    </w:p>
    <w:p w14:paraId="64C61777" w14:textId="4476E7BA"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2960" behindDoc="0" locked="0" layoutInCell="1" allowOverlap="1" wp14:anchorId="20A4A802" wp14:editId="67CE1B9B">
                <wp:simplePos x="0" y="0"/>
                <wp:positionH relativeFrom="column">
                  <wp:posOffset>123825</wp:posOffset>
                </wp:positionH>
                <wp:positionV relativeFrom="paragraph">
                  <wp:posOffset>-466725</wp:posOffset>
                </wp:positionV>
                <wp:extent cx="6352544" cy="7362527"/>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44" cy="7362527"/>
                          <a:chOff x="0" y="0"/>
                          <a:chExt cx="6352544" cy="7362527"/>
                        </a:xfrm>
                      </wpg:grpSpPr>
                      <wpg:grpSp>
                        <wpg:cNvPr id="1451488606" name="Group 1451488606"/>
                        <wpg:cNvGrpSpPr/>
                        <wpg:grpSpPr>
                          <a:xfrm>
                            <a:off x="9525" y="2571750"/>
                            <a:ext cx="5578242" cy="4790777"/>
                            <a:chOff x="-152404" y="0"/>
                            <a:chExt cx="5578316" cy="4791116"/>
                          </a:xfrm>
                        </wpg:grpSpPr>
                        <wpg:grpSp>
                          <wpg:cNvPr id="1451488607" name="Group 25"/>
                          <wpg:cNvGrpSpPr/>
                          <wpg:grpSpPr>
                            <a:xfrm>
                              <a:off x="3130292" y="0"/>
                              <a:ext cx="2262077" cy="617856"/>
                              <a:chOff x="3849918" y="0"/>
                              <a:chExt cx="2262077" cy="61785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8" y="69813"/>
                                <a:ext cx="1755163" cy="548043"/>
                              </a:xfrm>
                              <a:prstGeom prst="rect">
                                <a:avLst/>
                              </a:prstGeom>
                              <a:noFill/>
                            </wps:spPr>
                            <wps:txbx>
                              <w:txbxContent>
                                <w:p w14:paraId="00C1204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3" y="9939"/>
                              <a:ext cx="2261238" cy="617787"/>
                              <a:chOff x="-3" y="0"/>
                              <a:chExt cx="2261546" cy="618412"/>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814"/>
                                <a:ext cx="1756037" cy="548598"/>
                              </a:xfrm>
                              <a:prstGeom prst="rect">
                                <a:avLst/>
                              </a:prstGeom>
                              <a:noFill/>
                            </wps:spPr>
                            <wps:txbx>
                              <w:txbxContent>
                                <w:p w14:paraId="0BFF750C"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286020" y="874093"/>
                              <a:ext cx="3139892" cy="3841115"/>
                            </a:xfrm>
                            <a:prstGeom prst="rect">
                              <a:avLst/>
                            </a:prstGeom>
                            <a:noFill/>
                            <a:ln w="6350">
                              <a:noFill/>
                            </a:ln>
                          </wps:spPr>
                          <wps:txbx>
                            <w:txbxContent>
                              <w:p w14:paraId="623A0482"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6CBC894"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التمييز بين أنواع الهياكل التنظيمية المختلفة ومعرفة خصائص كلٍّ منها.</w:t>
                                </w:r>
                              </w:p>
                              <w:p w14:paraId="32DAB3BA"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المراحل العلمية لإعداد الهيكل التنظيمي.</w:t>
                                </w:r>
                              </w:p>
                              <w:p w14:paraId="0B2DB7DF"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تطبيق معايير تحديد الصلاحيات والمسؤوليات بشكل فعّال.</w:t>
                                </w:r>
                              </w:p>
                              <w:p w14:paraId="73F39C8F"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تصميم آليات بناء فرق العمل وفق متطلّبات التنظيم الإداري.</w:t>
                                </w:r>
                              </w:p>
                              <w:p w14:paraId="63C9FCC7" w14:textId="77777777" w:rsidR="00C2420C" w:rsidRPr="00F04447" w:rsidRDefault="00C2420C" w:rsidP="00C2420C">
                                <w:pPr>
                                  <w:pStyle w:val="a5"/>
                                  <w:numPr>
                                    <w:ilvl w:val="0"/>
                                    <w:numId w:val="6"/>
                                  </w:numPr>
                                  <w:spacing w:line="240"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توظيف أساليب إدارة الوقت والمهام داخل الهيكل التنظيمي.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152404" y="874026"/>
                              <a:ext cx="2408447" cy="3917090"/>
                            </a:xfrm>
                            <a:prstGeom prst="rect">
                              <a:avLst/>
                            </a:prstGeom>
                            <a:noFill/>
                            <a:ln w="6350">
                              <a:noFill/>
                            </a:ln>
                          </wps:spPr>
                          <wps:txbx>
                            <w:txbxContent>
                              <w:p w14:paraId="56F34E9C"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4F1B9B3A"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أنواع الهياكل التنظيمية</w:t>
                                </w:r>
                                <w:r w:rsidRPr="00F04447">
                                  <w:rPr>
                                    <w:rFonts w:ascii="Adobe Arabic" w:eastAsia="GE Dinar One" w:hAnsi="Adobe Arabic" w:cs="Adobe Arabic" w:hint="cs"/>
                                    <w:color w:val="000000"/>
                                    <w:kern w:val="24"/>
                                    <w:sz w:val="36"/>
                                    <w:szCs w:val="36"/>
                                    <w:rtl/>
                                    <w:lang w:bidi="ar-SY"/>
                                  </w:rPr>
                                  <w:t>.</w:t>
                                </w:r>
                              </w:p>
                              <w:p w14:paraId="711ED0C4"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مراحل إعداد الهيكل التنظيمي.</w:t>
                                </w:r>
                              </w:p>
                              <w:p w14:paraId="463BE118"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معايير تحديد الصلاحيات والمسؤوليات.</w:t>
                                </w:r>
                              </w:p>
                              <w:p w14:paraId="02373329"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بناء فرق العمل وفق متطلبات التنظيم الإداري.</w:t>
                                </w:r>
                              </w:p>
                              <w:p w14:paraId="1AB24C6B"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إدارة الوقت والمهام داخل الهيكل التنظيمي.</w:t>
                                </w:r>
                              </w:p>
                              <w:p w14:paraId="452A51E8"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03950222"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44" cy="2325004"/>
                            <a:chOff x="0" y="0"/>
                            <a:chExt cx="6352544" cy="2325004"/>
                          </a:xfrm>
                        </wpg:grpSpPr>
                        <pic:pic xmlns:pic="http://schemas.openxmlformats.org/drawingml/2006/picture">
                          <pic:nvPicPr>
                            <pic:cNvPr id="1451488619" name="Picture 1451488619"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39" y="1072149"/>
                              <a:ext cx="1132205" cy="1252855"/>
                            </a:xfrm>
                            <a:prstGeom prst="rect">
                              <a:avLst/>
                            </a:prstGeom>
                            <a:noFill/>
                          </wps:spPr>
                          <wps:txbx>
                            <w:txbxContent>
                              <w:p w14:paraId="067F857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8" y="19866"/>
                              <a:ext cx="2430145" cy="672465"/>
                            </a:xfrm>
                            <a:prstGeom prst="rect">
                              <a:avLst/>
                            </a:prstGeom>
                            <a:noFill/>
                          </wps:spPr>
                          <wps:txbx>
                            <w:txbxContent>
                              <w:p w14:paraId="652F885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12"/>
                              <a:ext cx="4567555" cy="672465"/>
                            </a:xfrm>
                            <a:prstGeom prst="rect">
                              <a:avLst/>
                            </a:prstGeom>
                            <a:noFill/>
                          </wps:spPr>
                          <wps:txbx>
                            <w:txbxContent>
                              <w:p w14:paraId="6B8E12DF"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تصميم الهياكل التنظيمية وتوزيع المهام</w:t>
                                </w:r>
                              </w:p>
                            </w:txbxContent>
                          </wps:txbx>
                          <wps:bodyPr wrap="square" rtlCol="0">
                            <a:spAutoFit/>
                          </wps:bodyPr>
                        </wps:wsp>
                      </wpg:grpSp>
                    </wpg:wgp>
                  </a:graphicData>
                </a:graphic>
                <wp14:sizeRelV relativeFrom="margin">
                  <wp14:pctHeight>0</wp14:pctHeight>
                </wp14:sizeRelV>
              </wp:anchor>
            </w:drawing>
          </mc:Choice>
          <mc:Fallback>
            <w:pict>
              <v:group w14:anchorId="20A4A802" id="Group 1451488605" o:spid="_x0000_s1157" style="position:absolute;left:0;text-align:left;margin-left:9.75pt;margin-top:-36.75pt;width:500.2pt;height:579.75pt;z-index:252072960;mso-position-horizontal-relative:text;mso-position-vertical-relative:text;mso-height-relative:margin" coordsize="63525,7362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Ozs7jQUdIAAAD/dFJOU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">
                <v:group id="Group 1451488606" o:spid="_x0000_s1158" style="position:absolute;left:95;top:25717;width:55782;height:47908" coordorigin="-1524" coordsize="55783,47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159" style="position:absolute;left:31302;width:22621;height:6178" coordorigin="38499" coordsize="22620,6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46" o:title="Target " gain="19661f" blacklevel="22938f"/>
                      </v:shape>
                    </v:group>
                    <v:shape id="_x0000_s1163" type="#_x0000_t202" style="position:absolute;left:38499;top:698;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00C1204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_x0000_s1166" type="#_x0000_t202" style="position:absolute;top:698;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BFF750C"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51488615"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47" o:title="Note " gain="19661f" blacklevel="22938f"/>
                    </v:shape>
                  </v:group>
                  <v:shape id="Text Box 1451488616" o:spid="_x0000_s1168" type="#_x0000_t202" style="position:absolute;left:22860;top:8740;width:31399;height:38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623A0482"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6CBC894"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التمييز بين أنواع الهياكل التنظيمية المختلفة ومعرفة خصائص كلٍّ منها.</w:t>
                          </w:r>
                        </w:p>
                        <w:p w14:paraId="32DAB3BA"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المراحل العلمية لإعداد الهيكل التنظيمي.</w:t>
                          </w:r>
                        </w:p>
                        <w:p w14:paraId="0B2DB7DF"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تطبيق معايير تحديد الصلاحيات والمسؤوليات بشكل فعّال.</w:t>
                          </w:r>
                        </w:p>
                        <w:p w14:paraId="73F39C8F"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تصميم آليات بناء فرق العمل وفق متطلّبات التنظيم الإداري.</w:t>
                          </w:r>
                        </w:p>
                        <w:p w14:paraId="63C9FCC7" w14:textId="77777777" w:rsidR="00C2420C" w:rsidRPr="00F04447" w:rsidRDefault="00C2420C" w:rsidP="00C2420C">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توظيف أساليب إدارة الوقت والمهام داخل الهيكل التنظيمي.</w:t>
                          </w:r>
                        </w:p>
                      </w:txbxContent>
                    </v:textbox>
                  </v:shape>
                  <v:shape id="Text Box 1451488617" o:spid="_x0000_s1169" type="#_x0000_t202" style="position:absolute;left:-1524;top:8740;width:24084;height:3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56F34E9C"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 xml:space="preserve">نشاط </w:t>
                          </w:r>
                          <w:r w:rsidRPr="00F04447">
                            <w:rPr>
                              <w:rFonts w:ascii="Adobe Arabic" w:eastAsia="GE Dinar One" w:hAnsi="Adobe Arabic" w:cs="Adobe Arabic"/>
                              <w:color w:val="000000"/>
                              <w:kern w:val="24"/>
                              <w:sz w:val="36"/>
                              <w:szCs w:val="36"/>
                              <w:rtl/>
                              <w:lang w:bidi="ar-SY"/>
                            </w:rPr>
                            <w:t>عصف ذهني</w:t>
                          </w:r>
                          <w:r w:rsidRPr="00F04447">
                            <w:rPr>
                              <w:rFonts w:ascii="Adobe Arabic" w:eastAsia="GE Dinar One" w:hAnsi="Adobe Arabic" w:cs="Adobe Arabic" w:hint="cs"/>
                              <w:color w:val="000000"/>
                              <w:kern w:val="24"/>
                              <w:sz w:val="36"/>
                              <w:szCs w:val="36"/>
                              <w:rtl/>
                              <w:lang w:bidi="ar-SY"/>
                            </w:rPr>
                            <w:t>.</w:t>
                          </w:r>
                        </w:p>
                        <w:p w14:paraId="4F1B9B3A"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أنواع الهياكل التنظيمية</w:t>
                          </w:r>
                          <w:r w:rsidRPr="00F04447">
                            <w:rPr>
                              <w:rFonts w:ascii="Adobe Arabic" w:eastAsia="GE Dinar One" w:hAnsi="Adobe Arabic" w:cs="Adobe Arabic" w:hint="cs"/>
                              <w:color w:val="000000"/>
                              <w:kern w:val="24"/>
                              <w:sz w:val="36"/>
                              <w:szCs w:val="36"/>
                              <w:rtl/>
                              <w:lang w:bidi="ar-SY"/>
                            </w:rPr>
                            <w:t>.</w:t>
                          </w:r>
                        </w:p>
                        <w:p w14:paraId="711ED0C4"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مراحل إعداد الهيكل التنظيمي.</w:t>
                          </w:r>
                        </w:p>
                        <w:p w14:paraId="463BE118"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معايير تحديد الصلاحيات والمسؤوليات.</w:t>
                          </w:r>
                        </w:p>
                        <w:p w14:paraId="02373329"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بناء فرق العمل وفق متطلبات التنظيم الإداري.</w:t>
                          </w:r>
                        </w:p>
                        <w:p w14:paraId="1AB24C6B"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إدارة الوقت والمهام داخل الهيكل التنظيمي.</w:t>
                          </w:r>
                        </w:p>
                        <w:p w14:paraId="452A51E8"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03950222"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v:textbox>
                  </v:shape>
                </v:group>
                <v:group id="Group 1451488618" o:spid="_x0000_s1170" style="position:absolute;width:63525;height:23250" coordsize="63525,2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48" o:title="Calendar " gain="19661f" blacklevel="22938f"/>
                  </v:shape>
                  <v:shape id="_x0000_s1172" type="#_x0000_t202" style="position:absolute;left:52203;top:10721;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67F857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52F885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09;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6B8E12DF"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 xml:space="preserve">تصميم </w:t>
                          </w:r>
                          <w:r w:rsidRPr="00F04447">
                            <w:rPr>
                              <w:rFonts w:ascii="Adobe Arabic" w:eastAsia="GE Dinar One" w:hAnsi="Adobe Arabic" w:cs="Adobe Arabic"/>
                              <w:b/>
                              <w:bCs/>
                              <w:kern w:val="24"/>
                              <w:sz w:val="56"/>
                              <w:szCs w:val="56"/>
                              <w:rtl/>
                              <w:lang w:bidi="ar-SY"/>
                            </w:rPr>
                            <w:t>الهياكل التنظيمية وتوزيع المهام</w:t>
                          </w:r>
                        </w:p>
                      </w:txbxContent>
                    </v:textbox>
                  </v:shape>
                </v:group>
              </v:group>
            </w:pict>
          </mc:Fallback>
        </mc:AlternateContent>
      </w:r>
    </w:p>
    <w:p w14:paraId="1E7F1922" w14:textId="77777777" w:rsidR="00D90411" w:rsidRDefault="00D90411">
      <w:pPr>
        <w:bidi w:val="0"/>
        <w:spacing w:after="160" w:line="259" w:lineRule="auto"/>
        <w:jc w:val="left"/>
        <w:rPr>
          <w:sz w:val="40"/>
          <w:szCs w:val="44"/>
          <w:rtl/>
          <w:lang w:bidi="ar-SY"/>
        </w:rPr>
      </w:pPr>
      <w:r>
        <w:rPr>
          <w:sz w:val="40"/>
          <w:szCs w:val="44"/>
          <w:rtl/>
          <w:lang w:bidi="ar-SY"/>
        </w:rPr>
        <w:br w:type="page"/>
      </w:r>
    </w:p>
    <w:p w14:paraId="0CF3EC38" w14:textId="2E92B28E"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5008" behindDoc="0" locked="0" layoutInCell="1" allowOverlap="1" wp14:anchorId="4CD8D085" wp14:editId="34C45D7A">
                <wp:simplePos x="0" y="0"/>
                <wp:positionH relativeFrom="column">
                  <wp:posOffset>-295275</wp:posOffset>
                </wp:positionH>
                <wp:positionV relativeFrom="paragraph">
                  <wp:posOffset>-466725</wp:posOffset>
                </wp:positionV>
                <wp:extent cx="6771643" cy="7544434"/>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771643" cy="7544434"/>
                          <a:chOff x="-419100" y="0"/>
                          <a:chExt cx="6771643" cy="7544434"/>
                        </a:xfrm>
                      </wpg:grpSpPr>
                      <wpg:grpSp>
                        <wpg:cNvPr id="1451488624" name="Group 1451488624"/>
                        <wpg:cNvGrpSpPr/>
                        <wpg:grpSpPr>
                          <a:xfrm>
                            <a:off x="-419100" y="2571750"/>
                            <a:ext cx="6006860" cy="4972684"/>
                            <a:chOff x="-581034" y="0"/>
                            <a:chExt cx="6006939" cy="4973036"/>
                          </a:xfrm>
                        </wpg:grpSpPr>
                        <wpg:grpSp>
                          <wpg:cNvPr id="1451488625" name="Group 25"/>
                          <wpg:cNvGrpSpPr/>
                          <wpg:grpSpPr>
                            <a:xfrm>
                              <a:off x="3130291" y="0"/>
                              <a:ext cx="2262078" cy="617755"/>
                              <a:chOff x="3849917" y="0"/>
                              <a:chExt cx="2262078" cy="617755"/>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7" y="69712"/>
                                <a:ext cx="1755163" cy="548043"/>
                              </a:xfrm>
                              <a:prstGeom prst="rect">
                                <a:avLst/>
                              </a:prstGeom>
                              <a:noFill/>
                            </wps:spPr>
                            <wps:txbx>
                              <w:txbxContent>
                                <w:p w14:paraId="0F6C92C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4" y="9939"/>
                              <a:ext cx="2261239" cy="617685"/>
                              <a:chOff x="-4" y="0"/>
                              <a:chExt cx="2261547" cy="618310"/>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4" y="69712"/>
                                <a:ext cx="1756037" cy="548598"/>
                              </a:xfrm>
                              <a:prstGeom prst="rect">
                                <a:avLst/>
                              </a:prstGeom>
                              <a:noFill/>
                            </wps:spPr>
                            <wps:txbx>
                              <w:txbxContent>
                                <w:p w14:paraId="5347132A"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114562" y="873787"/>
                              <a:ext cx="3311343" cy="4099249"/>
                            </a:xfrm>
                            <a:prstGeom prst="rect">
                              <a:avLst/>
                            </a:prstGeom>
                            <a:noFill/>
                            <a:ln w="6350">
                              <a:noFill/>
                            </a:ln>
                          </wps:spPr>
                          <wps:txbx>
                            <w:txbxContent>
                              <w:p w14:paraId="68B7014E"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FB9FF60"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أهداف المتابعة الإشرافية ودورها في تطوير أداء الموظفين والمنظّمة.</w:t>
                                </w:r>
                              </w:p>
                              <w:p w14:paraId="2D86F140"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استخدام أساليب متنوّعة لجمع المعلومات وتقييم الأداء بفعالية.</w:t>
                                </w:r>
                              </w:p>
                              <w:p w14:paraId="2CE1E2E4"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توظيف مؤشرات الأداء الرئيسية في المتابعة الإدارية بشكل عملي.</w:t>
                                </w:r>
                              </w:p>
                              <w:p w14:paraId="70CA18F8"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تصميم وإعداد تقارير المتابعة بطريقة احترافية ورفع التوصيات المناسبة.</w:t>
                                </w:r>
                              </w:p>
                              <w:p w14:paraId="142CE1A0"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استخدام أدوات الملاحظة والتقويم العملي للموظفين بشكل موضوعي ومُحفّز.</w:t>
                                </w:r>
                              </w:p>
                              <w:p w14:paraId="18D87099"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تطوير نظام متكامل لمتابعة الأداء يراعي التوازن بين المتابعة والاستقلالية.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581034" y="873754"/>
                              <a:ext cx="2837070" cy="3784011"/>
                            </a:xfrm>
                            <a:prstGeom prst="rect">
                              <a:avLst/>
                            </a:prstGeom>
                            <a:noFill/>
                            <a:ln w="6350">
                              <a:noFill/>
                            </a:ln>
                          </wps:spPr>
                          <wps:txbx>
                            <w:txbxContent>
                              <w:p w14:paraId="42645D45"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1F5B090B"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أهداف المتابعة الإشرافية ودورها في تطوير الأداء.</w:t>
                                </w:r>
                              </w:p>
                              <w:p w14:paraId="0276B0D5"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أساليب جمع المعلومات وتقييم الأداء.</w:t>
                                </w:r>
                              </w:p>
                              <w:p w14:paraId="1E6A99F2"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استخدام مؤشرات الأداء في المتابعة الإدارية.</w:t>
                                </w:r>
                              </w:p>
                              <w:p w14:paraId="7AA0A617"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إعداد تقارير المتابعة ورفع التوصيات.</w:t>
                                </w:r>
                              </w:p>
                              <w:p w14:paraId="0010B4A6"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أدوات الملاحظة والتقويم العملي للموظفين.</w:t>
                                </w:r>
                              </w:p>
                              <w:p w14:paraId="1BEEF430"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391A8B8A"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3" cy="2324963"/>
                            <a:chOff x="0" y="0"/>
                            <a:chExt cx="6352543" cy="2324963"/>
                          </a:xfrm>
                        </wpg:grpSpPr>
                        <pic:pic xmlns:pic="http://schemas.openxmlformats.org/drawingml/2006/picture">
                          <pic:nvPicPr>
                            <pic:cNvPr id="1451488637" name="Picture 1451488637"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8" y="1072108"/>
                              <a:ext cx="1132205" cy="1252855"/>
                            </a:xfrm>
                            <a:prstGeom prst="rect">
                              <a:avLst/>
                            </a:prstGeom>
                            <a:noFill/>
                          </wps:spPr>
                          <wps:txbx>
                            <w:txbxContent>
                              <w:p w14:paraId="4A67F3CA"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9" y="19865"/>
                              <a:ext cx="2430145" cy="672465"/>
                            </a:xfrm>
                            <a:prstGeom prst="rect">
                              <a:avLst/>
                            </a:prstGeom>
                            <a:noFill/>
                          </wps:spPr>
                          <wps:txbx>
                            <w:txbxContent>
                              <w:p w14:paraId="1100713D"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863"/>
                              <a:ext cx="4567555" cy="672465"/>
                            </a:xfrm>
                            <a:prstGeom prst="rect">
                              <a:avLst/>
                            </a:prstGeom>
                            <a:noFill/>
                          </wps:spPr>
                          <wps:txbx>
                            <w:txbxContent>
                              <w:p w14:paraId="5904F75E"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الإشراف الميداني ومتابعة الأداء</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CD8D085" id="Group 1451488623" o:spid="_x0000_s1175" style="position:absolute;left:0;text-align:left;margin-left:-23.25pt;margin-top:-36.75pt;width:533.2pt;height:594.05pt;z-index:252075008;mso-position-horizontal-relative:text;mso-position-vertical-relative:text;mso-width-relative:margin;mso-height-relative:margin" coordorigin="-4191" coordsize="67716,7544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s7O40FHSAAAA/3RSTlM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">
                <v:group id="Group 1451488624" o:spid="_x0000_s1176" style="position:absolute;left:-4191;top:25717;width:60068;height:49727" coordorigin="-5810" coordsize="60069,49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77"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6" o:title="Target " gain="19661f" blacklevel="22938f"/>
                      </v:shape>
                    </v:group>
                    <v:shape id="_x0000_s1181"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0F6C92C4"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2"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84"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5347132A"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51488633" o:spid="_x0000_s11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47" o:title="Note " gain="19661f" blacklevel="22938f"/>
                    </v:shape>
                  </v:group>
                  <v:shape id="Text Box 1451488634" o:spid="_x0000_s1186" type="#_x0000_t202" style="position:absolute;left:21145;top:8737;width:33114;height:40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68B7014E"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FB9FF60"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تحديد أهداف المتابعة الإشرافية ودورها في تطوير أداء الموظفين والمنظّمة.</w:t>
                          </w:r>
                        </w:p>
                        <w:p w14:paraId="2D86F140"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استخدام أساليب متنوّعة لجمع المعلومات وتقييم الأداء بفعالية.</w:t>
                          </w:r>
                        </w:p>
                        <w:p w14:paraId="2CE1E2E4"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توظيف مؤشرات الأداء الرئيسية في المتابعة الإدارية بشكل عملي.</w:t>
                          </w:r>
                        </w:p>
                        <w:p w14:paraId="70CA18F8"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تصميم وإعداد تقارير المتابعة بطريقة احترافية ورفع التوصيات المناسبة.</w:t>
                          </w:r>
                        </w:p>
                        <w:p w14:paraId="142CE1A0"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استخدام أدوات الملاحظة والتقويم العملي للموظفين بشكل موضوعي ومُحفّز.</w:t>
                          </w:r>
                        </w:p>
                        <w:p w14:paraId="18D87099"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color w:val="000000"/>
                              <w:kern w:val="24"/>
                              <w:sz w:val="36"/>
                              <w:szCs w:val="36"/>
                              <w:rtl/>
                              <w:lang w:bidi="ar-SY"/>
                            </w:rPr>
                            <w:t>تطوير نظام متكامل لمتابعة الأداء يراعي التوازن بين المتابعة والاستقلالية.</w:t>
                          </w:r>
                        </w:p>
                      </w:txbxContent>
                    </v:textbox>
                  </v:shape>
                  <v:shape id="Text Box 1451488635" o:spid="_x0000_s1187" type="#_x0000_t202" style="position:absolute;left:-5810;top:8737;width:28370;height:37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42645D45"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 xml:space="preserve">نشاط </w:t>
                          </w:r>
                          <w:r w:rsidRPr="00F04447">
                            <w:rPr>
                              <w:rFonts w:ascii="Adobe Arabic" w:eastAsia="GE Dinar One" w:hAnsi="Adobe Arabic" w:cs="Adobe Arabic"/>
                              <w:color w:val="000000"/>
                              <w:kern w:val="24"/>
                              <w:sz w:val="36"/>
                              <w:szCs w:val="36"/>
                              <w:rtl/>
                              <w:lang w:bidi="ar-SY"/>
                            </w:rPr>
                            <w:t>عصف ذهني</w:t>
                          </w:r>
                          <w:r w:rsidRPr="00F04447">
                            <w:rPr>
                              <w:rFonts w:ascii="Adobe Arabic" w:eastAsia="GE Dinar One" w:hAnsi="Adobe Arabic" w:cs="Adobe Arabic" w:hint="cs"/>
                              <w:color w:val="000000"/>
                              <w:kern w:val="24"/>
                              <w:sz w:val="36"/>
                              <w:szCs w:val="36"/>
                              <w:rtl/>
                              <w:lang w:bidi="ar-SY"/>
                            </w:rPr>
                            <w:t>.</w:t>
                          </w:r>
                        </w:p>
                        <w:p w14:paraId="1F5B090B"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أهداف المتابعة الإشرافية ودورها في تطوير الأداء.</w:t>
                          </w:r>
                        </w:p>
                        <w:p w14:paraId="0276B0D5"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أساليب جمع المعلومات وتقييم الأداء.</w:t>
                          </w:r>
                        </w:p>
                        <w:p w14:paraId="1E6A99F2"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استخدام مؤشرات الأداء في المتابعة الإدارية.</w:t>
                          </w:r>
                        </w:p>
                        <w:p w14:paraId="7AA0A617"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إعداد تقارير المتابعة ورفع التوصيات.</w:t>
                          </w:r>
                        </w:p>
                        <w:p w14:paraId="0010B4A6"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أدوات الملاحظة والتقويم العملي للموظفين.</w:t>
                          </w:r>
                        </w:p>
                        <w:p w14:paraId="1BEEF430"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391A8B8A"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F04447">
                            <w:rPr>
                              <w:rFonts w:ascii="Adobe Arabic" w:eastAsia="GE Dinar One" w:hAnsi="Adobe Arabic" w:cs="Adobe Arabic" w:hint="cs"/>
                              <w:color w:val="000000"/>
                              <w:kern w:val="24"/>
                              <w:sz w:val="36"/>
                              <w:szCs w:val="36"/>
                              <w:rtl/>
                              <w:lang w:bidi="ar-SY"/>
                            </w:rPr>
                            <w:t>التقويم.</w:t>
                          </w:r>
                        </w:p>
                      </w:txbxContent>
                    </v:textbox>
                  </v:shape>
                </v:group>
                <v:group id="Group 1451488636" o:spid="_x0000_s1188" style="position:absolute;width:63525;height:23249" coordsize="63525,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48" o:title="Calendar " gain="19661f" blacklevel="22938f"/>
                  </v:shape>
                  <v:shape id="_x0000_s1190" type="#_x0000_t202" style="position:absolute;left:52203;top:1072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4A67F3CA"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1100713D"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5904F75E"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 xml:space="preserve">الإشراف </w:t>
                          </w:r>
                          <w:r w:rsidRPr="00F04447">
                            <w:rPr>
                              <w:rFonts w:ascii="Adobe Arabic" w:eastAsia="GE Dinar One" w:hAnsi="Adobe Arabic" w:cs="Adobe Arabic"/>
                              <w:b/>
                              <w:bCs/>
                              <w:kern w:val="24"/>
                              <w:sz w:val="56"/>
                              <w:szCs w:val="56"/>
                              <w:rtl/>
                              <w:lang w:bidi="ar-SY"/>
                            </w:rPr>
                            <w:t>الميداني ومتابعة الأداء</w:t>
                          </w:r>
                        </w:p>
                      </w:txbxContent>
                    </v:textbox>
                  </v:shape>
                </v:group>
              </v:group>
            </w:pict>
          </mc:Fallback>
        </mc:AlternateContent>
      </w:r>
    </w:p>
    <w:p w14:paraId="04B9E309" w14:textId="77777777" w:rsidR="00D90411" w:rsidRDefault="00D90411">
      <w:pPr>
        <w:bidi w:val="0"/>
        <w:spacing w:after="160" w:line="259" w:lineRule="auto"/>
        <w:jc w:val="left"/>
        <w:rPr>
          <w:sz w:val="40"/>
          <w:szCs w:val="44"/>
          <w:rtl/>
          <w:lang w:bidi="ar-SY"/>
        </w:rPr>
      </w:pPr>
      <w:r>
        <w:rPr>
          <w:sz w:val="40"/>
          <w:szCs w:val="44"/>
          <w:rtl/>
          <w:lang w:bidi="ar-SY"/>
        </w:rPr>
        <w:br w:type="page"/>
      </w:r>
    </w:p>
    <w:p w14:paraId="6A4776B5" w14:textId="2EAC69B4"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7056" behindDoc="0" locked="0" layoutInCell="1" allowOverlap="1" wp14:anchorId="275FF84E" wp14:editId="27C5A0FA">
                <wp:simplePos x="0" y="0"/>
                <wp:positionH relativeFrom="column">
                  <wp:posOffset>-12700</wp:posOffset>
                </wp:positionH>
                <wp:positionV relativeFrom="paragraph">
                  <wp:posOffset>-463550</wp:posOffset>
                </wp:positionV>
                <wp:extent cx="6489068" cy="728662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489068" cy="7286624"/>
                          <a:chOff x="-136525" y="0"/>
                          <a:chExt cx="6489068" cy="7286624"/>
                        </a:xfrm>
                      </wpg:grpSpPr>
                      <wpg:grpSp>
                        <wpg:cNvPr id="1462637122" name="Group 1462637122"/>
                        <wpg:cNvGrpSpPr/>
                        <wpg:grpSpPr>
                          <a:xfrm>
                            <a:off x="-136525" y="2571750"/>
                            <a:ext cx="5724293" cy="4714874"/>
                            <a:chOff x="-298456" y="0"/>
                            <a:chExt cx="5724369" cy="4715208"/>
                          </a:xfrm>
                        </wpg:grpSpPr>
                        <wpg:grpSp>
                          <wpg:cNvPr id="1462637123" name="Group 25"/>
                          <wpg:cNvGrpSpPr/>
                          <wpg:grpSpPr>
                            <a:xfrm>
                              <a:off x="3130291" y="0"/>
                              <a:ext cx="2262078" cy="617748"/>
                              <a:chOff x="3849917" y="0"/>
                              <a:chExt cx="2262078" cy="617748"/>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7" y="69704"/>
                                <a:ext cx="1755163" cy="548044"/>
                              </a:xfrm>
                              <a:prstGeom prst="rect">
                                <a:avLst/>
                              </a:prstGeom>
                              <a:noFill/>
                            </wps:spPr>
                            <wps:txbx>
                              <w:txbxContent>
                                <w:p w14:paraId="23E6F122"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3" y="9939"/>
                              <a:ext cx="2261238" cy="617677"/>
                              <a:chOff x="-3" y="0"/>
                              <a:chExt cx="2261546" cy="618302"/>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704"/>
                                <a:ext cx="1756037" cy="548598"/>
                              </a:xfrm>
                              <a:prstGeom prst="rect">
                                <a:avLst/>
                              </a:prstGeom>
                              <a:noFill/>
                            </wps:spPr>
                            <wps:txbx>
                              <w:txbxContent>
                                <w:p w14:paraId="6DBD63FD"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200296" y="874093"/>
                              <a:ext cx="3225617" cy="3841115"/>
                            </a:xfrm>
                            <a:prstGeom prst="rect">
                              <a:avLst/>
                            </a:prstGeom>
                            <a:noFill/>
                            <a:ln w="6350">
                              <a:noFill/>
                            </a:ln>
                          </wps:spPr>
                          <wps:txbx>
                            <w:txbxContent>
                              <w:p w14:paraId="15B1DB6C"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33B711C"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تطبيق أساليب التوجيه والإرشاد الإداري المناسبة لمختلف المواقف والأفراد.</w:t>
                                </w:r>
                              </w:p>
                              <w:p w14:paraId="7A6F25D2"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تصميم استراتيجيات تحفيز متنوّعة تناسب الاحتياجات المختلفة للعاملين.</w:t>
                                </w:r>
                              </w:p>
                              <w:p w14:paraId="150AE3A6"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توظيف نظريات التحفيز الرئيسية (ماسلو – هيرزبرغ – ماكجريغور) في الممارسات الإدارية اليومية.</w:t>
                                </w:r>
                              </w:p>
                              <w:p w14:paraId="5DCC229B"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معالجة حالات ضعف الدافعية وانخفاض الأداء بطرق إيجابية وفعّالة.</w:t>
                                </w:r>
                              </w:p>
                              <w:p w14:paraId="7B588333"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إتقان مهارات تقديم التغذية الراجعة البنّاءة التي تحفّز على التطوير والتحسين المستمر.</w:t>
                                </w:r>
                              </w:p>
                              <w:p w14:paraId="0DAE3524" w14:textId="77777777" w:rsidR="00C2420C" w:rsidRPr="00F04447" w:rsidRDefault="00C2420C" w:rsidP="00C2420C">
                                <w:pPr>
                                  <w:pStyle w:val="a5"/>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ابتكار حلول تحفيزية إبداعية في ظل محدودية الموارد المالية.</w:t>
                                </w:r>
                              </w:p>
                              <w:p w14:paraId="6F39520F" w14:textId="77777777" w:rsidR="00C2420C" w:rsidRPr="00F04447" w:rsidRDefault="00C2420C" w:rsidP="00C2420C">
                                <w:pPr>
                                  <w:spacing w:line="192"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98456" y="873723"/>
                              <a:ext cx="2554490" cy="3802782"/>
                            </a:xfrm>
                            <a:prstGeom prst="rect">
                              <a:avLst/>
                            </a:prstGeom>
                            <a:noFill/>
                            <a:ln w="6350">
                              <a:noFill/>
                            </a:ln>
                          </wps:spPr>
                          <wps:txbx>
                            <w:txbxContent>
                              <w:p w14:paraId="050DFB32"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عصف ذهني</w:t>
                                </w:r>
                                <w:r w:rsidRPr="00F04447">
                                  <w:rPr>
                                    <w:rFonts w:ascii="Adobe Arabic" w:eastAsia="GE Dinar One" w:hAnsi="Adobe Arabic" w:cs="Adobe Arabic" w:hint="cs"/>
                                    <w:color w:val="000000"/>
                                    <w:kern w:val="24"/>
                                    <w:sz w:val="36"/>
                                    <w:szCs w:val="36"/>
                                    <w:rtl/>
                                    <w:lang w:bidi="ar-SY"/>
                                  </w:rPr>
                                  <w:t>.</w:t>
                                </w:r>
                              </w:p>
                              <w:p w14:paraId="046A5674"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أساليب التوجيه والإرشاد الإداري.</w:t>
                                </w:r>
                              </w:p>
                              <w:p w14:paraId="7E8356D6"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استراتيجيات تحفيز العاملين ورفع روح الانتماء.</w:t>
                                </w:r>
                              </w:p>
                              <w:p w14:paraId="0FA74083"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نظريات التحفيز</w:t>
                                </w:r>
                                <w:r w:rsidRPr="00F04447">
                                  <w:rPr>
                                    <w:rFonts w:ascii="Adobe Arabic" w:eastAsia="GE Dinar One" w:hAnsi="Adobe Arabic" w:cs="Adobe Arabic" w:hint="cs"/>
                                    <w:color w:val="000000"/>
                                    <w:kern w:val="24"/>
                                    <w:sz w:val="36"/>
                                    <w:szCs w:val="36"/>
                                    <w:rtl/>
                                    <w:lang w:bidi="ar-SY"/>
                                  </w:rPr>
                                  <w:t>.</w:t>
                                </w:r>
                              </w:p>
                              <w:p w14:paraId="1E62A34E"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التغلّب على ضعف الدافعية وانخفاض الأداء.</w:t>
                                </w:r>
                              </w:p>
                              <w:p w14:paraId="491FA647"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مهارات تقديم التغذية الراجعة والتقويم البنّاء.</w:t>
                                </w:r>
                              </w:p>
                              <w:p w14:paraId="5E3ABB72"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0E35F376" w14:textId="77777777" w:rsidR="00C2420C" w:rsidRPr="00F04447"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التقويم.</w:t>
                                </w:r>
                              </w:p>
                              <w:p w14:paraId="46C9B0B0" w14:textId="77777777" w:rsidR="00C2420C" w:rsidRPr="00F04447" w:rsidRDefault="00C2420C" w:rsidP="00C2420C">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43" cy="2324960"/>
                            <a:chOff x="0" y="0"/>
                            <a:chExt cx="6352543" cy="2324960"/>
                          </a:xfrm>
                        </wpg:grpSpPr>
                        <pic:pic xmlns:pic="http://schemas.openxmlformats.org/drawingml/2006/picture">
                          <pic:nvPicPr>
                            <pic:cNvPr id="1462637135" name="Picture 1462637135"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38" y="1072105"/>
                              <a:ext cx="1132205" cy="1252855"/>
                            </a:xfrm>
                            <a:prstGeom prst="rect">
                              <a:avLst/>
                            </a:prstGeom>
                            <a:noFill/>
                          </wps:spPr>
                          <wps:txbx>
                            <w:txbxContent>
                              <w:p w14:paraId="428C19F8"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9" y="19865"/>
                              <a:ext cx="2430145" cy="672465"/>
                            </a:xfrm>
                            <a:prstGeom prst="rect">
                              <a:avLst/>
                            </a:prstGeom>
                            <a:noFill/>
                          </wps:spPr>
                          <wps:txbx>
                            <w:txbxContent>
                              <w:p w14:paraId="13CD044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913"/>
                              <a:ext cx="4567555" cy="672465"/>
                            </a:xfrm>
                            <a:prstGeom prst="rect">
                              <a:avLst/>
                            </a:prstGeom>
                            <a:noFill/>
                          </wps:spPr>
                          <wps:txbx>
                            <w:txbxContent>
                              <w:p w14:paraId="3B28FE31"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التوجيه والتحفيز الفعّال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75FF84E" id="Group 1462637121" o:spid="_x0000_s1193" style="position:absolute;left:0;text-align:left;margin-left:-1pt;margin-top:-36.5pt;width:510.95pt;height:573.75pt;z-index:252077056;mso-position-horizontal-relative:text;mso-position-vertical-relative:text;mso-width-relative:margin;mso-height-relative:margin" coordorigin="-1365" coordsize="64890,7286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uNBR0gAAAP90Uk5T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">
                <v:group id="Group 1462637122" o:spid="_x0000_s1194" style="position:absolute;left:-1365;top:25717;width:57242;height:47149" coordorigin="-2984" coordsize="57243,47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195"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19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19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46" o:title="Target " gain="19661f" blacklevel="22938f"/>
                      </v:shape>
                    </v:group>
                    <v:shape id="_x0000_s1199"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23E6F122"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0"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20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_x0000_s1202"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6DBD63FD"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62637131" o:spid="_x0000_s120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47" o:title="Note " gain="19661f" blacklevel="22938f"/>
                    </v:shape>
                  </v:group>
                  <v:shape id="Text Box 1462637132" o:spid="_x0000_s1204" type="#_x0000_t202" style="position:absolute;left:22002;top:8740;width:32257;height:38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15B1DB6C"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33B711C"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تطبيق أساليب التوجيه والإرشاد الإداري المناسبة لمختلف المواقف والأفراد.</w:t>
                          </w:r>
                        </w:p>
                        <w:p w14:paraId="7A6F25D2"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تصميم استراتيجيات تحفيز متنوّعة تناسب الاحتياجات المختلفة للعاملين.</w:t>
                          </w:r>
                        </w:p>
                        <w:p w14:paraId="150AE3A6"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توظيف نظريات التحفيز الرئيسية (ماسلو – هيرزبرغ – ماكجريغور) في الممارسات الإدارية اليومية.</w:t>
                          </w:r>
                        </w:p>
                        <w:p w14:paraId="5DCC229B"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معالجة حالات ضعف الدافعية وانخفاض الأداء بطرق إيجابية وفعّالة.</w:t>
                          </w:r>
                        </w:p>
                        <w:p w14:paraId="7B588333"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إتقان مهارات تقديم التغذية الراجعة البنّاءة التي تحفّز على التطوير والتحسين المستمر.</w:t>
                          </w:r>
                        </w:p>
                        <w:p w14:paraId="0DAE3524" w14:textId="77777777" w:rsidR="00C2420C" w:rsidRPr="00F04447" w:rsidRDefault="00C2420C" w:rsidP="00C2420C">
                          <w:pPr>
                            <w:pStyle w:val="ListParagraph"/>
                            <w:numPr>
                              <w:ilvl w:val="0"/>
                              <w:numId w:val="6"/>
                            </w:numPr>
                            <w:spacing w:line="192" w:lineRule="auto"/>
                            <w:ind w:left="578" w:hanging="578"/>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ابتكار حلول تحفيزية إبداعية في ظل محدودية الموارد المالية.</w:t>
                          </w:r>
                        </w:p>
                        <w:p w14:paraId="6F39520F" w14:textId="77777777" w:rsidR="00C2420C" w:rsidRPr="00F04447" w:rsidRDefault="00C2420C" w:rsidP="00C2420C">
                          <w:pPr>
                            <w:spacing w:line="192" w:lineRule="auto"/>
                            <w:rPr>
                              <w:rFonts w:ascii="Adobe Arabic" w:eastAsia="GE Dinar One" w:hAnsi="Adobe Arabic" w:cs="Adobe Arabic"/>
                              <w:color w:val="000000"/>
                              <w:kern w:val="24"/>
                              <w:sz w:val="36"/>
                              <w:szCs w:val="36"/>
                              <w:lang w:bidi="ar-SY"/>
                            </w:rPr>
                          </w:pPr>
                        </w:p>
                      </w:txbxContent>
                    </v:textbox>
                  </v:shape>
                  <v:shape id="Text Box 1462637133" o:spid="_x0000_s1205" type="#_x0000_t202" style="position:absolute;left:-2984;top:8737;width:25544;height:3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050DFB32"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 xml:space="preserve">نشاط </w:t>
                          </w:r>
                          <w:r w:rsidRPr="00F04447">
                            <w:rPr>
                              <w:rFonts w:ascii="Adobe Arabic" w:eastAsia="GE Dinar One" w:hAnsi="Adobe Arabic" w:cs="Adobe Arabic"/>
                              <w:color w:val="000000"/>
                              <w:kern w:val="24"/>
                              <w:sz w:val="36"/>
                              <w:szCs w:val="36"/>
                              <w:rtl/>
                              <w:lang w:bidi="ar-SY"/>
                            </w:rPr>
                            <w:t>عصف ذهني</w:t>
                          </w:r>
                          <w:r w:rsidRPr="00F04447">
                            <w:rPr>
                              <w:rFonts w:ascii="Adobe Arabic" w:eastAsia="GE Dinar One" w:hAnsi="Adobe Arabic" w:cs="Adobe Arabic" w:hint="cs"/>
                              <w:color w:val="000000"/>
                              <w:kern w:val="24"/>
                              <w:sz w:val="36"/>
                              <w:szCs w:val="36"/>
                              <w:rtl/>
                              <w:lang w:bidi="ar-SY"/>
                            </w:rPr>
                            <w:t>.</w:t>
                          </w:r>
                        </w:p>
                        <w:p w14:paraId="046A5674"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أساليب التوجيه والإرشاد الإداري.</w:t>
                          </w:r>
                        </w:p>
                        <w:p w14:paraId="7E8356D6"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استراتيجيات تحفيز العاملين ورفع روح الانتماء.</w:t>
                          </w:r>
                        </w:p>
                        <w:p w14:paraId="0FA74083"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نظريات التحفيز</w:t>
                          </w:r>
                          <w:r w:rsidRPr="00F04447">
                            <w:rPr>
                              <w:rFonts w:ascii="Adobe Arabic" w:eastAsia="GE Dinar One" w:hAnsi="Adobe Arabic" w:cs="Adobe Arabic" w:hint="cs"/>
                              <w:color w:val="000000"/>
                              <w:kern w:val="24"/>
                              <w:sz w:val="36"/>
                              <w:szCs w:val="36"/>
                              <w:rtl/>
                              <w:lang w:bidi="ar-SY"/>
                            </w:rPr>
                            <w:t>.</w:t>
                          </w:r>
                        </w:p>
                        <w:p w14:paraId="1E62A34E"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التغلّب على ضعف الدافعية وانخفاض الأداء.</w:t>
                          </w:r>
                        </w:p>
                        <w:p w14:paraId="491FA647"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مهارات تقديم التغذية الراجعة والتقويم البنّاء.</w:t>
                          </w:r>
                        </w:p>
                        <w:p w14:paraId="5E3ABB72"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color w:val="000000"/>
                              <w:kern w:val="24"/>
                              <w:sz w:val="36"/>
                              <w:szCs w:val="36"/>
                              <w:rtl/>
                              <w:lang w:bidi="ar-SY"/>
                            </w:rPr>
                            <w:t>نشاط تدريبي</w:t>
                          </w:r>
                          <w:r w:rsidRPr="00F04447">
                            <w:rPr>
                              <w:rFonts w:ascii="Adobe Arabic" w:eastAsia="GE Dinar One" w:hAnsi="Adobe Arabic" w:cs="Adobe Arabic" w:hint="cs"/>
                              <w:color w:val="000000"/>
                              <w:kern w:val="24"/>
                              <w:sz w:val="36"/>
                              <w:szCs w:val="36"/>
                              <w:rtl/>
                              <w:lang w:bidi="ar-SY"/>
                            </w:rPr>
                            <w:t>.</w:t>
                          </w:r>
                        </w:p>
                        <w:p w14:paraId="0E35F376" w14:textId="77777777" w:rsidR="00C2420C" w:rsidRPr="00F04447"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F04447">
                            <w:rPr>
                              <w:rFonts w:ascii="Adobe Arabic" w:eastAsia="GE Dinar One" w:hAnsi="Adobe Arabic" w:cs="Adobe Arabic" w:hint="cs"/>
                              <w:color w:val="000000"/>
                              <w:kern w:val="24"/>
                              <w:sz w:val="36"/>
                              <w:szCs w:val="36"/>
                              <w:rtl/>
                              <w:lang w:bidi="ar-SY"/>
                            </w:rPr>
                            <w:t>التقويم.</w:t>
                          </w:r>
                        </w:p>
                        <w:p w14:paraId="46C9B0B0" w14:textId="77777777" w:rsidR="00C2420C" w:rsidRPr="00F04447" w:rsidRDefault="00C2420C" w:rsidP="00C2420C">
                          <w:pPr>
                            <w:rPr>
                              <w:rFonts w:ascii="Adobe Arabic" w:eastAsia="GE Dinar One" w:hAnsi="Adobe Arabic" w:cs="Adobe Arabic"/>
                              <w:color w:val="000000"/>
                              <w:kern w:val="24"/>
                              <w:sz w:val="36"/>
                              <w:szCs w:val="36"/>
                              <w:lang w:bidi="ar-SY"/>
                            </w:rPr>
                          </w:pPr>
                        </w:p>
                      </w:txbxContent>
                    </v:textbox>
                  </v:shape>
                </v:group>
                <v:group id="Group 1462637134" o:spid="_x0000_s1206" style="position:absolute;width:63525;height:23249" coordsize="63525,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20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48" o:title="Calendar " gain="19661f" blacklevel="22938f"/>
                  </v:shape>
                  <v:shape id="_x0000_s1208" type="#_x0000_t202" style="position:absolute;left:52203;top:1072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428C19F8"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13CD044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09;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3B28FE31"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F04447">
                            <w:rPr>
                              <w:rFonts w:ascii="Adobe Arabic" w:eastAsia="GE Dinar One" w:hAnsi="Adobe Arabic" w:cs="Adobe Arabic"/>
                              <w:b/>
                              <w:bCs/>
                              <w:kern w:val="24"/>
                              <w:sz w:val="56"/>
                              <w:szCs w:val="56"/>
                              <w:rtl/>
                              <w:lang w:bidi="ar-SY"/>
                            </w:rPr>
                            <w:t xml:space="preserve">التوجيه </w:t>
                          </w:r>
                          <w:r w:rsidRPr="00F04447">
                            <w:rPr>
                              <w:rFonts w:ascii="Adobe Arabic" w:eastAsia="GE Dinar One" w:hAnsi="Adobe Arabic" w:cs="Adobe Arabic"/>
                              <w:b/>
                              <w:bCs/>
                              <w:kern w:val="24"/>
                              <w:sz w:val="56"/>
                              <w:szCs w:val="56"/>
                              <w:rtl/>
                              <w:lang w:bidi="ar-SY"/>
                            </w:rPr>
                            <w:t>والتحفيز الفعّال</w:t>
                          </w:r>
                        </w:p>
                      </w:txbxContent>
                    </v:textbox>
                  </v:shape>
                </v:group>
              </v:group>
            </w:pict>
          </mc:Fallback>
        </mc:AlternateContent>
      </w:r>
    </w:p>
    <w:p w14:paraId="52A1DE8F" w14:textId="77777777" w:rsidR="00D90411" w:rsidRDefault="00D90411">
      <w:pPr>
        <w:bidi w:val="0"/>
        <w:spacing w:after="160" w:line="259" w:lineRule="auto"/>
        <w:jc w:val="left"/>
        <w:rPr>
          <w:sz w:val="40"/>
          <w:szCs w:val="44"/>
          <w:rtl/>
          <w:lang w:bidi="ar-SY"/>
        </w:rPr>
      </w:pPr>
      <w:r>
        <w:rPr>
          <w:sz w:val="40"/>
          <w:szCs w:val="44"/>
          <w:rtl/>
          <w:lang w:bidi="ar-SY"/>
        </w:rPr>
        <w:br w:type="page"/>
      </w:r>
    </w:p>
    <w:p w14:paraId="26E407DD" w14:textId="7575D2D7"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9104" behindDoc="0" locked="0" layoutInCell="1" allowOverlap="1" wp14:anchorId="44267472" wp14:editId="124E1A73">
                <wp:simplePos x="0" y="0"/>
                <wp:positionH relativeFrom="column">
                  <wp:posOffset>85725</wp:posOffset>
                </wp:positionH>
                <wp:positionV relativeFrom="paragraph">
                  <wp:posOffset>-466725</wp:posOffset>
                </wp:positionV>
                <wp:extent cx="6390644" cy="7258050"/>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390644" cy="7258050"/>
                          <a:chOff x="-38100" y="0"/>
                          <a:chExt cx="6390644" cy="7258050"/>
                        </a:xfrm>
                      </wpg:grpSpPr>
                      <wpg:grpSp>
                        <wpg:cNvPr id="1462637140" name="Group 1462637140"/>
                        <wpg:cNvGrpSpPr/>
                        <wpg:grpSpPr>
                          <a:xfrm>
                            <a:off x="-38100" y="2571750"/>
                            <a:ext cx="5625866" cy="4686300"/>
                            <a:chOff x="-200030" y="0"/>
                            <a:chExt cx="5625941" cy="4686632"/>
                          </a:xfrm>
                        </wpg:grpSpPr>
                        <wpg:grpSp>
                          <wpg:cNvPr id="1462637141" name="Group 25"/>
                          <wpg:cNvGrpSpPr/>
                          <wpg:grpSpPr>
                            <a:xfrm>
                              <a:off x="3130292" y="0"/>
                              <a:ext cx="2262077" cy="617978"/>
                              <a:chOff x="3849918" y="0"/>
                              <a:chExt cx="2262077" cy="617978"/>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18" y="69934"/>
                                <a:ext cx="1755163" cy="548044"/>
                              </a:xfrm>
                              <a:prstGeom prst="rect">
                                <a:avLst/>
                              </a:prstGeom>
                              <a:noFill/>
                            </wps:spPr>
                            <wps:txbx>
                              <w:txbxContent>
                                <w:p w14:paraId="0C879E96"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3" y="9939"/>
                              <a:ext cx="2261238" cy="617909"/>
                              <a:chOff x="-3" y="0"/>
                              <a:chExt cx="2261546" cy="618534"/>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3" y="69936"/>
                                <a:ext cx="1756037" cy="548598"/>
                              </a:xfrm>
                              <a:prstGeom prst="rect">
                                <a:avLst/>
                              </a:prstGeom>
                              <a:noFill/>
                            </wps:spPr>
                            <wps:txbx>
                              <w:txbxContent>
                                <w:p w14:paraId="49DB85E2"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256036" y="874094"/>
                              <a:ext cx="3169875" cy="3812538"/>
                            </a:xfrm>
                            <a:prstGeom prst="rect">
                              <a:avLst/>
                            </a:prstGeom>
                            <a:noFill/>
                            <a:ln w="6350">
                              <a:noFill/>
                            </a:ln>
                          </wps:spPr>
                          <wps:txbx>
                            <w:txbxContent>
                              <w:p w14:paraId="05ABFB15"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1CC0F26"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تصنيف أنواع المشكلات الإدارية في بيئة العمل.</w:t>
                                </w:r>
                              </w:p>
                              <w:p w14:paraId="7C6DF952"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تطبيق منهجيات تحليل المشكلات وتشخيص أسبابها الجذرية.</w:t>
                                </w:r>
                              </w:p>
                              <w:p w14:paraId="2202BACC"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استخدام أدوات التحليل الإداري المختلفة</w:t>
                                </w:r>
                                <w:r w:rsidRPr="00C03AD5">
                                  <w:rPr>
                                    <w:rFonts w:ascii="Adobe Arabic" w:eastAsia="GE Dinar One" w:hAnsi="Adobe Arabic" w:cs="Adobe Arabic" w:hint="cs"/>
                                    <w:color w:val="000000"/>
                                    <w:kern w:val="24"/>
                                    <w:sz w:val="36"/>
                                    <w:szCs w:val="36"/>
                                    <w:rtl/>
                                    <w:lang w:bidi="ar-SY"/>
                                  </w:rPr>
                                  <w:t>.</w:t>
                                </w:r>
                              </w:p>
                              <w:p w14:paraId="5DC4EF43"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توظيف التفكير المنطقي والإبداعي في ابتكار حلول للمشكلات.</w:t>
                                </w:r>
                              </w:p>
                              <w:p w14:paraId="671BBE4C"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color w:val="000000"/>
                                    <w:kern w:val="24"/>
                                    <w:sz w:val="36"/>
                                    <w:szCs w:val="36"/>
                                    <w:rtl/>
                                    <w:lang w:bidi="ar-SY"/>
                                  </w:rPr>
                                  <w:t>تحليل دراسات حالة لمشكلات إشرافية واقتراح حلول عملية لها.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200030" y="874624"/>
                              <a:ext cx="2456073" cy="3773905"/>
                            </a:xfrm>
                            <a:prstGeom prst="rect">
                              <a:avLst/>
                            </a:prstGeom>
                            <a:noFill/>
                            <a:ln w="6350">
                              <a:noFill/>
                            </a:ln>
                          </wps:spPr>
                          <wps:txbx>
                            <w:txbxContent>
                              <w:p w14:paraId="2E604519"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عصف ذهني</w:t>
                                </w:r>
                                <w:r w:rsidRPr="00C03AD5">
                                  <w:rPr>
                                    <w:rFonts w:ascii="Adobe Arabic" w:eastAsia="GE Dinar One" w:hAnsi="Adobe Arabic" w:cs="Adobe Arabic" w:hint="cs"/>
                                    <w:color w:val="000000"/>
                                    <w:kern w:val="24"/>
                                    <w:sz w:val="36"/>
                                    <w:szCs w:val="36"/>
                                    <w:rtl/>
                                    <w:lang w:bidi="ar-SY"/>
                                  </w:rPr>
                                  <w:t>.</w:t>
                                </w:r>
                              </w:p>
                              <w:p w14:paraId="3E47A19B"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أنواع المشكلات في بيئة العمل.</w:t>
                                </w:r>
                              </w:p>
                              <w:p w14:paraId="5D0F82C3"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أساليب تحليل المشكلات وتشخيص أسبابها.</w:t>
                                </w:r>
                              </w:p>
                              <w:p w14:paraId="3718494F"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أدوات التحليل الإداري</w:t>
                                </w:r>
                                <w:r w:rsidRPr="00C03AD5">
                                  <w:rPr>
                                    <w:rFonts w:ascii="Adobe Arabic" w:eastAsia="GE Dinar One" w:hAnsi="Adobe Arabic" w:cs="Adobe Arabic" w:hint="cs"/>
                                    <w:color w:val="000000"/>
                                    <w:kern w:val="24"/>
                                    <w:sz w:val="36"/>
                                    <w:szCs w:val="36"/>
                                    <w:rtl/>
                                    <w:lang w:bidi="ar-SY"/>
                                  </w:rPr>
                                  <w:t>.</w:t>
                                </w:r>
                              </w:p>
                              <w:p w14:paraId="39C126B4"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التفكير المنطقي والإبداعي في معالجة المشكلات.</w:t>
                                </w:r>
                              </w:p>
                              <w:p w14:paraId="41F69A69"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 xml:space="preserve"> دراس</w:t>
                                </w:r>
                                <w:r w:rsidRPr="00C03AD5">
                                  <w:rPr>
                                    <w:rFonts w:ascii="Adobe Arabic" w:eastAsia="GE Dinar One" w:hAnsi="Adobe Arabic" w:cs="Adobe Arabic" w:hint="cs"/>
                                    <w:color w:val="000000"/>
                                    <w:kern w:val="24"/>
                                    <w:sz w:val="36"/>
                                    <w:szCs w:val="36"/>
                                    <w:rtl/>
                                    <w:lang w:bidi="ar-SY"/>
                                  </w:rPr>
                                  <w:t>ة</w:t>
                                </w:r>
                                <w:r w:rsidRPr="00C03AD5">
                                  <w:rPr>
                                    <w:rFonts w:ascii="Adobe Arabic" w:eastAsia="GE Dinar One" w:hAnsi="Adobe Arabic" w:cs="Adobe Arabic"/>
                                    <w:color w:val="000000"/>
                                    <w:kern w:val="24"/>
                                    <w:sz w:val="36"/>
                                    <w:szCs w:val="36"/>
                                    <w:rtl/>
                                    <w:lang w:bidi="ar-SY"/>
                                  </w:rPr>
                                  <w:t xml:space="preserve"> حالة تطبيقية على مشكلات إشرافية.</w:t>
                                </w:r>
                              </w:p>
                              <w:p w14:paraId="2C8E91E0"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p w14:paraId="747F0F25"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44" cy="2325053"/>
                            <a:chOff x="0" y="0"/>
                            <a:chExt cx="6352544" cy="2325053"/>
                          </a:xfrm>
                        </wpg:grpSpPr>
                        <pic:pic xmlns:pic="http://schemas.openxmlformats.org/drawingml/2006/picture">
                          <pic:nvPicPr>
                            <pic:cNvPr id="1462637153" name="Picture 1462637153"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39" y="1072198"/>
                              <a:ext cx="1132205" cy="1252855"/>
                            </a:xfrm>
                            <a:prstGeom prst="rect">
                              <a:avLst/>
                            </a:prstGeom>
                            <a:noFill/>
                          </wps:spPr>
                          <wps:txbx>
                            <w:txbxContent>
                              <w:p w14:paraId="4974F74D"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18" y="19867"/>
                              <a:ext cx="2430145" cy="672465"/>
                            </a:xfrm>
                            <a:prstGeom prst="rect">
                              <a:avLst/>
                            </a:prstGeom>
                            <a:noFill/>
                          </wps:spPr>
                          <wps:txbx>
                            <w:txbxContent>
                              <w:p w14:paraId="27401E5D"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0971"/>
                              <a:ext cx="4567555" cy="672465"/>
                            </a:xfrm>
                            <a:prstGeom prst="rect">
                              <a:avLst/>
                            </a:prstGeom>
                            <a:noFill/>
                          </wps:spPr>
                          <wps:txbx>
                            <w:txbxContent>
                              <w:p w14:paraId="61D9A402"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إدارة المشكلات الإدارية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267472" id="Group 1462637139" o:spid="_x0000_s1211" style="position:absolute;left:0;text-align:left;margin-left:6.75pt;margin-top:-36.75pt;width:503.2pt;height:571.5pt;z-index:252079104;mso-position-horizontal-relative:text;mso-position-vertical-relative:text;mso-width-relative:margin;mso-height-relative:margin" coordorigin="-381" coordsize="63906,7258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Ozs7jQUdIAAAD/dFJOU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">
                <v:group id="Group 1462637140" o:spid="_x0000_s1212" style="position:absolute;left:-381;top:25717;width:56258;height:46863" coordorigin="-2000" coordsize="56259,46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1213"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121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121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121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46" o:title="Target " gain="19661f" blacklevel="22938f"/>
                      </v:shape>
                    </v:group>
                    <v:shape id="_x0000_s1217"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0C879E96"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18"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121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_x0000_s1220"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49DB85E2"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62637149" o:spid="_x0000_s122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">
                      <v:imagedata r:id="rId47" o:title="Note " gain="19661f" blacklevel="22938f"/>
                    </v:shape>
                  </v:group>
                  <v:shape id="Text Box 1462637150" o:spid="_x0000_s1222" type="#_x0000_t202" style="position:absolute;left:22560;top:8740;width:31699;height:38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05ABFB15"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1CC0F26"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تصنيف أنواع المشكلات الإدارية في بيئة العمل.</w:t>
                          </w:r>
                        </w:p>
                        <w:p w14:paraId="7C6DF952"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تطبيق منهجيات تحليل المشكلات وتشخيص أسبابها الجذرية.</w:t>
                          </w:r>
                        </w:p>
                        <w:p w14:paraId="2202BACC"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استخدام أدوات التحليل الإداري المختلفة</w:t>
                          </w:r>
                          <w:r w:rsidRPr="00C03AD5">
                            <w:rPr>
                              <w:rFonts w:ascii="Adobe Arabic" w:eastAsia="GE Dinar One" w:hAnsi="Adobe Arabic" w:cs="Adobe Arabic" w:hint="cs"/>
                              <w:color w:val="000000"/>
                              <w:kern w:val="24"/>
                              <w:sz w:val="36"/>
                              <w:szCs w:val="36"/>
                              <w:rtl/>
                              <w:lang w:bidi="ar-SY"/>
                            </w:rPr>
                            <w:t>.</w:t>
                          </w:r>
                        </w:p>
                        <w:p w14:paraId="5DC4EF43"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توظيف التفكير المنطقي والإبداعي في ابتكار حلول للمشكلات.</w:t>
                          </w:r>
                        </w:p>
                        <w:p w14:paraId="671BBE4C"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color w:val="000000"/>
                              <w:kern w:val="24"/>
                              <w:sz w:val="36"/>
                              <w:szCs w:val="36"/>
                              <w:rtl/>
                              <w:lang w:bidi="ar-SY"/>
                            </w:rPr>
                            <w:t>تحليل دراسات حالة لمشكلات إشرافية واقتراح حلول عملية لها.</w:t>
                          </w:r>
                        </w:p>
                      </w:txbxContent>
                    </v:textbox>
                  </v:shape>
                  <v:shape id="Text Box 1462637151" o:spid="_x0000_s1223" type="#_x0000_t202" style="position:absolute;left:-2000;top:8746;width:24560;height:37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2E604519"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 xml:space="preserve">نشاط </w:t>
                          </w:r>
                          <w:r w:rsidRPr="00C03AD5">
                            <w:rPr>
                              <w:rFonts w:ascii="Adobe Arabic" w:eastAsia="GE Dinar One" w:hAnsi="Adobe Arabic" w:cs="Adobe Arabic"/>
                              <w:color w:val="000000"/>
                              <w:kern w:val="24"/>
                              <w:sz w:val="36"/>
                              <w:szCs w:val="36"/>
                              <w:rtl/>
                              <w:lang w:bidi="ar-SY"/>
                            </w:rPr>
                            <w:t>عصف ذهني</w:t>
                          </w:r>
                          <w:r w:rsidRPr="00C03AD5">
                            <w:rPr>
                              <w:rFonts w:ascii="Adobe Arabic" w:eastAsia="GE Dinar One" w:hAnsi="Adobe Arabic" w:cs="Adobe Arabic" w:hint="cs"/>
                              <w:color w:val="000000"/>
                              <w:kern w:val="24"/>
                              <w:sz w:val="36"/>
                              <w:szCs w:val="36"/>
                              <w:rtl/>
                              <w:lang w:bidi="ar-SY"/>
                            </w:rPr>
                            <w:t>.</w:t>
                          </w:r>
                        </w:p>
                        <w:p w14:paraId="3E47A19B"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أنواع المشكلات في بيئة العمل.</w:t>
                          </w:r>
                        </w:p>
                        <w:p w14:paraId="5D0F82C3"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أساليب تحليل المشكلات وتشخيص أسبابها.</w:t>
                          </w:r>
                        </w:p>
                        <w:p w14:paraId="3718494F"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أدوات التحليل الإداري</w:t>
                          </w:r>
                          <w:r w:rsidRPr="00C03AD5">
                            <w:rPr>
                              <w:rFonts w:ascii="Adobe Arabic" w:eastAsia="GE Dinar One" w:hAnsi="Adobe Arabic" w:cs="Adobe Arabic" w:hint="cs"/>
                              <w:color w:val="000000"/>
                              <w:kern w:val="24"/>
                              <w:sz w:val="36"/>
                              <w:szCs w:val="36"/>
                              <w:rtl/>
                              <w:lang w:bidi="ar-SY"/>
                            </w:rPr>
                            <w:t>.</w:t>
                          </w:r>
                        </w:p>
                        <w:p w14:paraId="39C126B4"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التفكير المنطقي والإبداعي في معالجة المشكلات.</w:t>
                          </w:r>
                        </w:p>
                        <w:p w14:paraId="41F69A69"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 xml:space="preserve"> دراس</w:t>
                          </w:r>
                          <w:r w:rsidRPr="00C03AD5">
                            <w:rPr>
                              <w:rFonts w:ascii="Adobe Arabic" w:eastAsia="GE Dinar One" w:hAnsi="Adobe Arabic" w:cs="Adobe Arabic" w:hint="cs"/>
                              <w:color w:val="000000"/>
                              <w:kern w:val="24"/>
                              <w:sz w:val="36"/>
                              <w:szCs w:val="36"/>
                              <w:rtl/>
                              <w:lang w:bidi="ar-SY"/>
                            </w:rPr>
                            <w:t>ة</w:t>
                          </w:r>
                          <w:r w:rsidRPr="00C03AD5">
                            <w:rPr>
                              <w:rFonts w:ascii="Adobe Arabic" w:eastAsia="GE Dinar One" w:hAnsi="Adobe Arabic" w:cs="Adobe Arabic"/>
                              <w:color w:val="000000"/>
                              <w:kern w:val="24"/>
                              <w:sz w:val="36"/>
                              <w:szCs w:val="36"/>
                              <w:rtl/>
                              <w:lang w:bidi="ar-SY"/>
                            </w:rPr>
                            <w:t xml:space="preserve"> حالة تطبيقية على مشكلات إشرافية.</w:t>
                          </w:r>
                        </w:p>
                        <w:p w14:paraId="2C8E91E0"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p w14:paraId="747F0F25"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hint="cs"/>
                              <w:color w:val="000000"/>
                              <w:kern w:val="24"/>
                              <w:sz w:val="36"/>
                              <w:szCs w:val="36"/>
                              <w:rtl/>
                              <w:lang w:bidi="ar-SY"/>
                            </w:rPr>
                            <w:t>التقويم.</w:t>
                          </w:r>
                        </w:p>
                      </w:txbxContent>
                    </v:textbox>
                  </v:shape>
                </v:group>
                <v:group id="Group 1462637152" o:spid="_x0000_s1224" style="position:absolute;width:63525;height:23250" coordsize="63525,2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122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gm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">
                    <v:imagedata r:id="rId48" o:title="Calendar " gain="19661f" blacklevel="22938f"/>
                  </v:shape>
                  <v:shape id="_x0000_s1226" type="#_x0000_t202" style="position:absolute;left:52203;top:10721;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4974F74D"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27"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27401E5D"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28"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61D9A402"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 xml:space="preserve">إدارة </w:t>
                          </w:r>
                          <w:r w:rsidRPr="00C03AD5">
                            <w:rPr>
                              <w:rFonts w:ascii="Adobe Arabic" w:eastAsia="GE Dinar One" w:hAnsi="Adobe Arabic" w:cs="Adobe Arabic"/>
                              <w:b/>
                              <w:bCs/>
                              <w:kern w:val="24"/>
                              <w:sz w:val="56"/>
                              <w:szCs w:val="56"/>
                              <w:rtl/>
                              <w:lang w:bidi="ar-SY"/>
                            </w:rPr>
                            <w:t>المشكلات الإدارية</w:t>
                          </w:r>
                        </w:p>
                      </w:txbxContent>
                    </v:textbox>
                  </v:shape>
                </v:group>
              </v:group>
            </w:pict>
          </mc:Fallback>
        </mc:AlternateContent>
      </w:r>
    </w:p>
    <w:p w14:paraId="150E830D" w14:textId="77777777" w:rsidR="00D90411" w:rsidRDefault="00D90411">
      <w:pPr>
        <w:bidi w:val="0"/>
        <w:spacing w:after="160" w:line="259" w:lineRule="auto"/>
        <w:jc w:val="left"/>
        <w:rPr>
          <w:sz w:val="40"/>
          <w:szCs w:val="44"/>
          <w:rtl/>
          <w:lang w:bidi="ar-SY"/>
        </w:rPr>
      </w:pPr>
      <w:r>
        <w:rPr>
          <w:sz w:val="40"/>
          <w:szCs w:val="44"/>
          <w:rtl/>
          <w:lang w:bidi="ar-SY"/>
        </w:rPr>
        <w:br w:type="page"/>
      </w:r>
    </w:p>
    <w:p w14:paraId="68C6546D" w14:textId="7828189B"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1152" behindDoc="0" locked="0" layoutInCell="1" allowOverlap="1" wp14:anchorId="3544D7D6" wp14:editId="2D190B61">
                <wp:simplePos x="0" y="0"/>
                <wp:positionH relativeFrom="column">
                  <wp:posOffset>19050</wp:posOffset>
                </wp:positionH>
                <wp:positionV relativeFrom="paragraph">
                  <wp:posOffset>-466725</wp:posOffset>
                </wp:positionV>
                <wp:extent cx="6456791" cy="7391400"/>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456791" cy="7391400"/>
                          <a:chOff x="-104774" y="0"/>
                          <a:chExt cx="6456791" cy="7391400"/>
                        </a:xfrm>
                      </wpg:grpSpPr>
                      <wpg:grpSp>
                        <wpg:cNvPr id="1462637158" name="Group 1462637158"/>
                        <wpg:cNvGrpSpPr/>
                        <wpg:grpSpPr>
                          <a:xfrm>
                            <a:off x="-104774" y="2571750"/>
                            <a:ext cx="5692584" cy="4819650"/>
                            <a:chOff x="-266705" y="0"/>
                            <a:chExt cx="5692660" cy="4819992"/>
                          </a:xfrm>
                        </wpg:grpSpPr>
                        <wpg:grpSp>
                          <wpg:cNvPr id="1462637159" name="Group 25"/>
                          <wpg:cNvGrpSpPr/>
                          <wpg:grpSpPr>
                            <a:xfrm>
                              <a:off x="3129968" y="0"/>
                              <a:ext cx="2262401" cy="617978"/>
                              <a:chOff x="3849594" y="0"/>
                              <a:chExt cx="2262401" cy="617978"/>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594" y="69934"/>
                                <a:ext cx="1755163" cy="548044"/>
                              </a:xfrm>
                              <a:prstGeom prst="rect">
                                <a:avLst/>
                              </a:prstGeom>
                              <a:noFill/>
                            </wps:spPr>
                            <wps:txbx>
                              <w:txbxContent>
                                <w:p w14:paraId="3DE38F05"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8" y="9939"/>
                              <a:ext cx="2261263" cy="617910"/>
                              <a:chOff x="-28" y="0"/>
                              <a:chExt cx="2261571" cy="618535"/>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8" y="69936"/>
                                <a:ext cx="1756037" cy="548599"/>
                              </a:xfrm>
                              <a:prstGeom prst="rect">
                                <a:avLst/>
                              </a:prstGeom>
                              <a:noFill/>
                            </wps:spPr>
                            <wps:txbx>
                              <w:txbxContent>
                                <w:p w14:paraId="5DF286E2"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238403" y="874094"/>
                              <a:ext cx="3187552" cy="3945898"/>
                            </a:xfrm>
                            <a:prstGeom prst="rect">
                              <a:avLst/>
                            </a:prstGeom>
                            <a:noFill/>
                            <a:ln w="6350">
                              <a:noFill/>
                            </a:ln>
                          </wps:spPr>
                          <wps:txbx>
                            <w:txbxContent>
                              <w:p w14:paraId="3C2D84A9"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9472B33"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توضيح مفهوم القرار الإداري وأهميته في العملية الإدارية.</w:t>
                                </w:r>
                              </w:p>
                              <w:p w14:paraId="7A511B44"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تطبيق المراحل العلمية لاتخاذ القرار الإداري.</w:t>
                                </w:r>
                              </w:p>
                              <w:p w14:paraId="148FF472"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تحديد خصائص القرار الإداري الفعّال وكيفية قياس جودته.</w:t>
                                </w:r>
                              </w:p>
                              <w:p w14:paraId="71A16CE3"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تشخيص معوّقات اتخاذ القرار ووضع استراتيجيات للتغلّب عليها.</w:t>
                                </w:r>
                              </w:p>
                              <w:p w14:paraId="58DB3880"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color w:val="000000"/>
                                    <w:kern w:val="24"/>
                                    <w:sz w:val="36"/>
                                    <w:szCs w:val="36"/>
                                    <w:rtl/>
                                    <w:lang w:bidi="ar-SY"/>
                                  </w:rPr>
                                  <w:t>تطبيق أساليب اتخاذ القرار الجماعي وتحديد دور المشرف في هذه العملية.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266705" y="874624"/>
                              <a:ext cx="2522757" cy="3659598"/>
                            </a:xfrm>
                            <a:prstGeom prst="rect">
                              <a:avLst/>
                            </a:prstGeom>
                            <a:noFill/>
                            <a:ln w="6350">
                              <a:noFill/>
                            </a:ln>
                          </wps:spPr>
                          <wps:txbx>
                            <w:txbxContent>
                              <w:p w14:paraId="6D136009"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bookmarkStart w:id="0" w:name="_Hlk213786348"/>
                                <w:r w:rsidRPr="00C03AD5">
                                  <w:rPr>
                                    <w:rFonts w:ascii="Adobe Arabic" w:eastAsia="GE Dinar One" w:hAnsi="Adobe Arabic" w:cs="Adobe Arabic"/>
                                    <w:color w:val="000000"/>
                                    <w:kern w:val="24"/>
                                    <w:sz w:val="36"/>
                                    <w:szCs w:val="36"/>
                                    <w:rtl/>
                                    <w:lang w:bidi="ar-SY"/>
                                  </w:rPr>
                                  <w:t>نشاط عصف ذهني</w:t>
                                </w:r>
                                <w:r w:rsidRPr="00C03AD5">
                                  <w:rPr>
                                    <w:rFonts w:ascii="Adobe Arabic" w:eastAsia="GE Dinar One" w:hAnsi="Adobe Arabic" w:cs="Adobe Arabic" w:hint="cs"/>
                                    <w:color w:val="000000"/>
                                    <w:kern w:val="24"/>
                                    <w:sz w:val="36"/>
                                    <w:szCs w:val="36"/>
                                    <w:rtl/>
                                    <w:lang w:bidi="ar-SY"/>
                                  </w:rPr>
                                  <w:t>.</w:t>
                                </w:r>
                              </w:p>
                              <w:p w14:paraId="1B583BCC"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مفهوم القرار الإداري وأهميته.</w:t>
                                </w:r>
                              </w:p>
                              <w:p w14:paraId="22FAC4C6"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مراحل اتخاذ القرار</w:t>
                                </w:r>
                                <w:r w:rsidRPr="00C03AD5">
                                  <w:rPr>
                                    <w:rFonts w:ascii="Adobe Arabic" w:eastAsia="GE Dinar One" w:hAnsi="Adobe Arabic" w:cs="Adobe Arabic" w:hint="cs"/>
                                    <w:color w:val="000000"/>
                                    <w:kern w:val="24"/>
                                    <w:sz w:val="36"/>
                                    <w:szCs w:val="36"/>
                                    <w:rtl/>
                                    <w:lang w:bidi="ar-SY"/>
                                  </w:rPr>
                                  <w:t>.</w:t>
                                </w:r>
                              </w:p>
                              <w:p w14:paraId="095B943C"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خصائص القرار الإداري الفعّال.</w:t>
                                </w:r>
                              </w:p>
                              <w:p w14:paraId="19526D08"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معو</w:t>
                                </w:r>
                                <w:r w:rsidRPr="00C03AD5">
                                  <w:rPr>
                                    <w:rFonts w:ascii="Adobe Arabic" w:eastAsia="GE Dinar One" w:hAnsi="Adobe Arabic" w:cs="Adobe Arabic" w:hint="cs"/>
                                    <w:color w:val="000000"/>
                                    <w:kern w:val="24"/>
                                    <w:sz w:val="36"/>
                                    <w:szCs w:val="36"/>
                                    <w:rtl/>
                                    <w:lang w:bidi="ar-SY"/>
                                  </w:rPr>
                                  <w:t>ّ</w:t>
                                </w:r>
                                <w:r w:rsidRPr="00C03AD5">
                                  <w:rPr>
                                    <w:rFonts w:ascii="Adobe Arabic" w:eastAsia="GE Dinar One" w:hAnsi="Adobe Arabic" w:cs="Adobe Arabic"/>
                                    <w:color w:val="000000"/>
                                    <w:kern w:val="24"/>
                                    <w:sz w:val="36"/>
                                    <w:szCs w:val="36"/>
                                    <w:rtl/>
                                    <w:lang w:bidi="ar-SY"/>
                                  </w:rPr>
                                  <w:t>قات اتخاذ القرار وطرق التغل</w:t>
                                </w:r>
                                <w:r w:rsidRPr="00C03AD5">
                                  <w:rPr>
                                    <w:rFonts w:ascii="Adobe Arabic" w:eastAsia="GE Dinar One" w:hAnsi="Adobe Arabic" w:cs="Adobe Arabic" w:hint="cs"/>
                                    <w:color w:val="000000"/>
                                    <w:kern w:val="24"/>
                                    <w:sz w:val="36"/>
                                    <w:szCs w:val="36"/>
                                    <w:rtl/>
                                    <w:lang w:bidi="ar-SY"/>
                                  </w:rPr>
                                  <w:t>ّ</w:t>
                                </w:r>
                                <w:r w:rsidRPr="00C03AD5">
                                  <w:rPr>
                                    <w:rFonts w:ascii="Adobe Arabic" w:eastAsia="GE Dinar One" w:hAnsi="Adobe Arabic" w:cs="Adobe Arabic"/>
                                    <w:color w:val="000000"/>
                                    <w:kern w:val="24"/>
                                    <w:sz w:val="36"/>
                                    <w:szCs w:val="36"/>
                                    <w:rtl/>
                                    <w:lang w:bidi="ar-SY"/>
                                  </w:rPr>
                                  <w:t>ب عليها.</w:t>
                                </w:r>
                              </w:p>
                              <w:p w14:paraId="0A2D9E55"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اتخاذ القرار الجماعي ودور المشرف في المشاركة.</w:t>
                                </w:r>
                              </w:p>
                              <w:p w14:paraId="131FCEDD"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p w14:paraId="464FBFAA" w14:textId="77777777" w:rsidR="00C2420C" w:rsidRPr="00C03AD5" w:rsidRDefault="00C2420C" w:rsidP="00C2420C">
                                <w:pPr>
                                  <w:pStyle w:val="a5"/>
                                  <w:numPr>
                                    <w:ilvl w:val="0"/>
                                    <w:numId w:val="6"/>
                                  </w:numPr>
                                  <w:rPr>
                                    <w:rFonts w:ascii="Sakkal Majalla" w:hAnsi="Sakkal Majalla"/>
                                    <w:sz w:val="32"/>
                                    <w:szCs w:val="32"/>
                                  </w:rPr>
                                </w:pPr>
                                <w:r w:rsidRPr="00C03AD5">
                                  <w:rPr>
                                    <w:rFonts w:ascii="Sakkal Majalla" w:hAnsi="Sakkal Majalla" w:hint="cs"/>
                                    <w:sz w:val="32"/>
                                    <w:szCs w:val="32"/>
                                    <w:rtl/>
                                  </w:rPr>
                                  <w:t>التقويم.</w: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2" y="0"/>
                            <a:ext cx="6352019" cy="2324693"/>
                            <a:chOff x="-2" y="0"/>
                            <a:chExt cx="6352019" cy="2324693"/>
                          </a:xfrm>
                        </wpg:grpSpPr>
                        <pic:pic xmlns:pic="http://schemas.openxmlformats.org/drawingml/2006/picture">
                          <pic:nvPicPr>
                            <pic:cNvPr id="1462637172" name="Picture 146263717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19812" y="1071838"/>
                              <a:ext cx="1132205" cy="1252855"/>
                            </a:xfrm>
                            <a:prstGeom prst="rect">
                              <a:avLst/>
                            </a:prstGeom>
                            <a:noFill/>
                          </wps:spPr>
                          <wps:txbx>
                            <w:txbxContent>
                              <w:p w14:paraId="7C78AC4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575" y="19867"/>
                              <a:ext cx="2430145" cy="672465"/>
                            </a:xfrm>
                            <a:prstGeom prst="rect">
                              <a:avLst/>
                            </a:prstGeom>
                            <a:noFill/>
                          </wps:spPr>
                          <wps:txbx>
                            <w:txbxContent>
                              <w:p w14:paraId="3C752F1A"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2" y="1290971"/>
                              <a:ext cx="4567555" cy="672465"/>
                            </a:xfrm>
                            <a:prstGeom prst="rect">
                              <a:avLst/>
                            </a:prstGeom>
                            <a:noFill/>
                          </wps:spPr>
                          <wps:txbx>
                            <w:txbxContent>
                              <w:p w14:paraId="769CCB17"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اتخاذ القرارات الإدارية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544D7D6" id="Group 1462637157" o:spid="_x0000_s1229" style="position:absolute;left:0;text-align:left;margin-left:1.5pt;margin-top:-36.75pt;width:508.4pt;height:582pt;z-index:252081152;mso-position-horizontal-relative:text;mso-position-vertical-relative:text;mso-width-relative:margin;mso-height-relative:margin" coordorigin="-1047" coordsize="64567,7391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7OzuNBR0gAAAP90Uk5T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">
                <v:group id="Group 1462637158" o:spid="_x0000_s1230" style="position:absolute;left:-1047;top:25717;width:56925;height:48197" coordorigin="-2667" coordsize="56926,48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1231" style="position:absolute;left:31299;width:22624;height:6179" coordorigin="38495" coordsize="22624,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12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12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12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46" o:title="Target " gain="19661f" blacklevel="22938f"/>
                      </v:shape>
                    </v:group>
                    <v:shape id="_x0000_s1235" type="#_x0000_t202" style="position:absolute;left:38495;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3DE38F05"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36"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12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_x0000_s1238"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5DF286E2"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62637168" o:spid="_x0000_s12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">
                      <v:imagedata r:id="rId47" o:title="Note " gain="19661f" blacklevel="22938f"/>
                    </v:shape>
                  </v:group>
                  <v:shape id="Text Box 1462637169" o:spid="_x0000_s1240" type="#_x0000_t202" style="position:absolute;left:22384;top:8740;width:31875;height:39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3C2D84A9"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9472B33"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توضيح مفهوم القرار الإداري وأهميته في العملية الإدارية.</w:t>
                          </w:r>
                        </w:p>
                        <w:p w14:paraId="7A511B44"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تطبيق المراحل العلمية لاتخاذ القرار الإداري.</w:t>
                          </w:r>
                        </w:p>
                        <w:p w14:paraId="148FF472"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تحديد خصائص القرار الإداري الفعّال وكيفية قياس جودته.</w:t>
                          </w:r>
                        </w:p>
                        <w:p w14:paraId="71A16CE3"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تشخيص معوّقات اتخاذ القرار ووضع استراتيجيات للتغلّب عليها.</w:t>
                          </w:r>
                        </w:p>
                        <w:p w14:paraId="58DB3880"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color w:val="000000"/>
                              <w:kern w:val="24"/>
                              <w:sz w:val="36"/>
                              <w:szCs w:val="36"/>
                              <w:rtl/>
                              <w:lang w:bidi="ar-SY"/>
                            </w:rPr>
                            <w:t>تطبيق أساليب اتخاذ القرار الجماعي وتحديد دور المشرف في هذه العملية.</w:t>
                          </w:r>
                        </w:p>
                      </w:txbxContent>
                    </v:textbox>
                  </v:shape>
                  <v:shape id="Text Box 1462637170" o:spid="_x0000_s1241" type="#_x0000_t202" style="position:absolute;left:-2667;top:8746;width:25227;height:36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6D136009"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bookmarkStart w:id="1" w:name="_Hlk213786348"/>
                          <w:r w:rsidRPr="00C03AD5">
                            <w:rPr>
                              <w:rFonts w:ascii="Adobe Arabic" w:eastAsia="GE Dinar One" w:hAnsi="Adobe Arabic" w:cs="Adobe Arabic"/>
                              <w:color w:val="000000"/>
                              <w:kern w:val="24"/>
                              <w:sz w:val="36"/>
                              <w:szCs w:val="36"/>
                              <w:rtl/>
                              <w:lang w:bidi="ar-SY"/>
                            </w:rPr>
                            <w:t xml:space="preserve">نشاط </w:t>
                          </w:r>
                          <w:r w:rsidRPr="00C03AD5">
                            <w:rPr>
                              <w:rFonts w:ascii="Adobe Arabic" w:eastAsia="GE Dinar One" w:hAnsi="Adobe Arabic" w:cs="Adobe Arabic"/>
                              <w:color w:val="000000"/>
                              <w:kern w:val="24"/>
                              <w:sz w:val="36"/>
                              <w:szCs w:val="36"/>
                              <w:rtl/>
                              <w:lang w:bidi="ar-SY"/>
                            </w:rPr>
                            <w:t>عصف ذهني</w:t>
                          </w:r>
                          <w:r w:rsidRPr="00C03AD5">
                            <w:rPr>
                              <w:rFonts w:ascii="Adobe Arabic" w:eastAsia="GE Dinar One" w:hAnsi="Adobe Arabic" w:cs="Adobe Arabic" w:hint="cs"/>
                              <w:color w:val="000000"/>
                              <w:kern w:val="24"/>
                              <w:sz w:val="36"/>
                              <w:szCs w:val="36"/>
                              <w:rtl/>
                              <w:lang w:bidi="ar-SY"/>
                            </w:rPr>
                            <w:t>.</w:t>
                          </w:r>
                        </w:p>
                        <w:p w14:paraId="1B583BCC"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مفهوم القرار الإداري وأهميته.</w:t>
                          </w:r>
                        </w:p>
                        <w:p w14:paraId="22FAC4C6"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مراحل اتخاذ القرار</w:t>
                          </w:r>
                          <w:r w:rsidRPr="00C03AD5">
                            <w:rPr>
                              <w:rFonts w:ascii="Adobe Arabic" w:eastAsia="GE Dinar One" w:hAnsi="Adobe Arabic" w:cs="Adobe Arabic" w:hint="cs"/>
                              <w:color w:val="000000"/>
                              <w:kern w:val="24"/>
                              <w:sz w:val="36"/>
                              <w:szCs w:val="36"/>
                              <w:rtl/>
                              <w:lang w:bidi="ar-SY"/>
                            </w:rPr>
                            <w:t>.</w:t>
                          </w:r>
                        </w:p>
                        <w:p w14:paraId="095B943C"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خصائص القرار الإداري الفعّال.</w:t>
                          </w:r>
                        </w:p>
                        <w:p w14:paraId="19526D08"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معو</w:t>
                          </w:r>
                          <w:r w:rsidRPr="00C03AD5">
                            <w:rPr>
                              <w:rFonts w:ascii="Adobe Arabic" w:eastAsia="GE Dinar One" w:hAnsi="Adobe Arabic" w:cs="Adobe Arabic" w:hint="cs"/>
                              <w:color w:val="000000"/>
                              <w:kern w:val="24"/>
                              <w:sz w:val="36"/>
                              <w:szCs w:val="36"/>
                              <w:rtl/>
                              <w:lang w:bidi="ar-SY"/>
                            </w:rPr>
                            <w:t>ّ</w:t>
                          </w:r>
                          <w:r w:rsidRPr="00C03AD5">
                            <w:rPr>
                              <w:rFonts w:ascii="Adobe Arabic" w:eastAsia="GE Dinar One" w:hAnsi="Adobe Arabic" w:cs="Adobe Arabic"/>
                              <w:color w:val="000000"/>
                              <w:kern w:val="24"/>
                              <w:sz w:val="36"/>
                              <w:szCs w:val="36"/>
                              <w:rtl/>
                              <w:lang w:bidi="ar-SY"/>
                            </w:rPr>
                            <w:t>قات اتخاذ القرار وطرق التغل</w:t>
                          </w:r>
                          <w:r w:rsidRPr="00C03AD5">
                            <w:rPr>
                              <w:rFonts w:ascii="Adobe Arabic" w:eastAsia="GE Dinar One" w:hAnsi="Adobe Arabic" w:cs="Adobe Arabic" w:hint="cs"/>
                              <w:color w:val="000000"/>
                              <w:kern w:val="24"/>
                              <w:sz w:val="36"/>
                              <w:szCs w:val="36"/>
                              <w:rtl/>
                              <w:lang w:bidi="ar-SY"/>
                            </w:rPr>
                            <w:t>ّ</w:t>
                          </w:r>
                          <w:r w:rsidRPr="00C03AD5">
                            <w:rPr>
                              <w:rFonts w:ascii="Adobe Arabic" w:eastAsia="GE Dinar One" w:hAnsi="Adobe Arabic" w:cs="Adobe Arabic"/>
                              <w:color w:val="000000"/>
                              <w:kern w:val="24"/>
                              <w:sz w:val="36"/>
                              <w:szCs w:val="36"/>
                              <w:rtl/>
                              <w:lang w:bidi="ar-SY"/>
                            </w:rPr>
                            <w:t>ب عليها.</w:t>
                          </w:r>
                        </w:p>
                        <w:p w14:paraId="0A2D9E55"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اتخاذ القرار الجماعي ودور المشرف في المشاركة.</w:t>
                          </w:r>
                        </w:p>
                        <w:p w14:paraId="131FCEDD"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p w14:paraId="464FBFAA" w14:textId="77777777" w:rsidR="00C2420C" w:rsidRPr="00C03AD5" w:rsidRDefault="00C2420C" w:rsidP="00C2420C">
                          <w:pPr>
                            <w:pStyle w:val="ListParagraph"/>
                            <w:numPr>
                              <w:ilvl w:val="0"/>
                              <w:numId w:val="6"/>
                            </w:numPr>
                            <w:rPr>
                              <w:rFonts w:ascii="Sakkal Majalla" w:hAnsi="Sakkal Majalla"/>
                              <w:sz w:val="32"/>
                              <w:szCs w:val="32"/>
                            </w:rPr>
                          </w:pPr>
                          <w:r w:rsidRPr="00C03AD5">
                            <w:rPr>
                              <w:rFonts w:ascii="Sakkal Majalla" w:hAnsi="Sakkal Majalla" w:hint="cs"/>
                              <w:sz w:val="32"/>
                              <w:szCs w:val="32"/>
                              <w:rtl/>
                            </w:rPr>
                            <w:t>التقويم.</w:t>
                          </w:r>
                          <w:bookmarkEnd w:id="1"/>
                        </w:p>
                      </w:txbxContent>
                    </v:textbox>
                  </v:shape>
                </v:group>
                <v:group id="Group 1462637171" o:spid="_x0000_s1242" style="position:absolute;width:63520;height:23246" coordorigin="" coordsize="63520,23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124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">
                    <v:imagedata r:id="rId48" o:title="Calendar " gain="19661f" blacklevel="22938f"/>
                  </v:shape>
                  <v:shape id="_x0000_s1244" type="#_x0000_t202" style="position:absolute;left:52198;top:10718;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7C78AC4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45"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3C752F1A"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46"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769CCB17"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اتخاذ القرارات الإدارية</w:t>
                          </w:r>
                        </w:p>
                      </w:txbxContent>
                    </v:textbox>
                  </v:shape>
                </v:group>
              </v:group>
            </w:pict>
          </mc:Fallback>
        </mc:AlternateContent>
      </w:r>
    </w:p>
    <w:p w14:paraId="1BA1B71C" w14:textId="77777777" w:rsidR="00D90411" w:rsidRDefault="00D90411">
      <w:pPr>
        <w:bidi w:val="0"/>
        <w:spacing w:after="160" w:line="259" w:lineRule="auto"/>
        <w:jc w:val="left"/>
        <w:rPr>
          <w:sz w:val="40"/>
          <w:szCs w:val="44"/>
          <w:rtl/>
          <w:lang w:bidi="ar-SY"/>
        </w:rPr>
      </w:pPr>
      <w:r>
        <w:rPr>
          <w:sz w:val="40"/>
          <w:szCs w:val="44"/>
          <w:rtl/>
          <w:lang w:bidi="ar-SY"/>
        </w:rPr>
        <w:br w:type="page"/>
      </w:r>
    </w:p>
    <w:p w14:paraId="25FA7B06" w14:textId="6FE2920B" w:rsidR="00D90411"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3200" behindDoc="0" locked="0" layoutInCell="1" allowOverlap="1" wp14:anchorId="6209A675" wp14:editId="2743B717">
                <wp:simplePos x="0" y="0"/>
                <wp:positionH relativeFrom="column">
                  <wp:posOffset>-9525</wp:posOffset>
                </wp:positionH>
                <wp:positionV relativeFrom="paragraph">
                  <wp:posOffset>-466725</wp:posOffset>
                </wp:positionV>
                <wp:extent cx="6485890" cy="7038976"/>
                <wp:effectExtent l="0" t="0" r="0" b="0"/>
                <wp:wrapNone/>
                <wp:docPr id="1462637176" name="Group 1462637176"/>
                <wp:cNvGraphicFramePr/>
                <a:graphic xmlns:a="http://schemas.openxmlformats.org/drawingml/2006/main">
                  <a:graphicData uri="http://schemas.microsoft.com/office/word/2010/wordprocessingGroup">
                    <wpg:wgp>
                      <wpg:cNvGrpSpPr/>
                      <wpg:grpSpPr>
                        <a:xfrm>
                          <a:off x="0" y="0"/>
                          <a:ext cx="6485890" cy="7038976"/>
                          <a:chOff x="-133350" y="0"/>
                          <a:chExt cx="6485890" cy="7038976"/>
                        </a:xfrm>
                      </wpg:grpSpPr>
                      <wpg:grpSp>
                        <wpg:cNvPr id="1462637177" name="Group 1462637177"/>
                        <wpg:cNvGrpSpPr/>
                        <wpg:grpSpPr>
                          <a:xfrm>
                            <a:off x="-133350" y="2571750"/>
                            <a:ext cx="5721157" cy="4467226"/>
                            <a:chOff x="-295281" y="0"/>
                            <a:chExt cx="5721233" cy="4467543"/>
                          </a:xfrm>
                        </wpg:grpSpPr>
                        <wpg:grpSp>
                          <wpg:cNvPr id="1462637178" name="Group 25"/>
                          <wpg:cNvGrpSpPr/>
                          <wpg:grpSpPr>
                            <a:xfrm>
                              <a:off x="3130301" y="0"/>
                              <a:ext cx="2262068" cy="617978"/>
                              <a:chOff x="3849927" y="0"/>
                              <a:chExt cx="2262068" cy="617978"/>
                            </a:xfrm>
                          </wpg:grpSpPr>
                          <wpg:grpSp>
                            <wpg:cNvPr id="1462637179" name="Group 1462637179"/>
                            <wpg:cNvGrpSpPr/>
                            <wpg:grpSpPr>
                              <a:xfrm>
                                <a:off x="5606227" y="0"/>
                                <a:ext cx="505768" cy="515506"/>
                                <a:chOff x="5606227" y="0"/>
                                <a:chExt cx="505768" cy="515506"/>
                              </a:xfrm>
                            </wpg:grpSpPr>
                            <wps:wsp>
                              <wps:cNvPr id="1462637180" name="Oval 146263718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81" name="Picture 1462637181"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82" name="TextBox 34"/>
                            <wps:cNvSpPr txBox="1"/>
                            <wps:spPr>
                              <a:xfrm>
                                <a:off x="3849927" y="69934"/>
                                <a:ext cx="1755163" cy="548044"/>
                              </a:xfrm>
                              <a:prstGeom prst="rect">
                                <a:avLst/>
                              </a:prstGeom>
                              <a:noFill/>
                            </wps:spPr>
                            <wps:txbx>
                              <w:txbxContent>
                                <w:p w14:paraId="410E5313"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83" name="Group 26"/>
                          <wpg:cNvGrpSpPr/>
                          <wpg:grpSpPr>
                            <a:xfrm>
                              <a:off x="-2" y="9939"/>
                              <a:ext cx="2261237" cy="617910"/>
                              <a:chOff x="-2" y="0"/>
                              <a:chExt cx="2261545" cy="618535"/>
                            </a:xfrm>
                          </wpg:grpSpPr>
                          <wps:wsp>
                            <wps:cNvPr id="1465698176" name="Oval 14656981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77" name="TextBox 34"/>
                            <wps:cNvSpPr txBox="1"/>
                            <wps:spPr>
                              <a:xfrm>
                                <a:off x="-2" y="69936"/>
                                <a:ext cx="1756037" cy="548599"/>
                              </a:xfrm>
                              <a:prstGeom prst="rect">
                                <a:avLst/>
                              </a:prstGeom>
                              <a:noFill/>
                            </wps:spPr>
                            <wps:txbx>
                              <w:txbxContent>
                                <w:p w14:paraId="5D95D578"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78" name="Picture 1465698178"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79" name="Text Box 1465698179"/>
                          <wps:cNvSpPr txBox="1"/>
                          <wps:spPr>
                            <a:xfrm>
                              <a:off x="2238403" y="873784"/>
                              <a:ext cx="3187549" cy="3593759"/>
                            </a:xfrm>
                            <a:prstGeom prst="rect">
                              <a:avLst/>
                            </a:prstGeom>
                            <a:noFill/>
                            <a:ln w="6350">
                              <a:noFill/>
                            </a:ln>
                          </wps:spPr>
                          <wps:txbx>
                            <w:txbxContent>
                              <w:p w14:paraId="582B4711"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F52354A" w14:textId="77777777" w:rsidR="00C2420C" w:rsidRPr="00C03AD5"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التعرّف على مفهوم الإدارة بالتمكين والنتائج وآليات تطبيقها في المؤسّسات الحديثة.</w:t>
                                </w:r>
                              </w:p>
                              <w:p w14:paraId="5FD310C0" w14:textId="77777777" w:rsidR="00C2420C" w:rsidRPr="00C03AD5"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فهم أبعاد القيادة التحويلية ودورها في تحقيق الإشراف الفعّال.</w:t>
                                </w:r>
                              </w:p>
                              <w:p w14:paraId="3F3690C8" w14:textId="77777777" w:rsidR="00C2420C" w:rsidRPr="00C03AD5"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استكشاف تأثيرات التحوّل الرقمي على عمليات الإشراف والتنظيم الإداري.</w:t>
                                </w:r>
                              </w:p>
                              <w:p w14:paraId="2B5D2C3D" w14:textId="77777777" w:rsidR="00C2420C" w:rsidRPr="00C03AD5"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تحليل استراتيجيات إدارة التغيير وتطوير فرق العمل.</w:t>
                                </w:r>
                              </w:p>
                              <w:p w14:paraId="3076E2FF" w14:textId="77777777" w:rsidR="00C2420C" w:rsidRPr="00C03AD5"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الإلمام بمبادئ الجودة الشاملة وتطبيقاتها في الأداء الإشرافي.</w:t>
                                </w:r>
                              </w:p>
                              <w:p w14:paraId="5BEF2B60" w14:textId="77777777" w:rsidR="00C2420C" w:rsidRPr="00C03AD5" w:rsidRDefault="00C2420C" w:rsidP="00C2420C">
                                <w:pPr>
                                  <w:pStyle w:val="a5"/>
                                  <w:numPr>
                                    <w:ilvl w:val="0"/>
                                    <w:numId w:val="6"/>
                                  </w:numPr>
                                  <w:spacing w:line="216" w:lineRule="auto"/>
                                  <w:ind w:left="578" w:hanging="578"/>
                                  <w:rPr>
                                    <w:rFonts w:ascii="Adobe Arabic" w:eastAsia="GE Dinar One" w:hAnsi="Adobe Arabic" w:cs="Adobe Arabic"/>
                                    <w:color w:val="000000"/>
                                    <w:kern w:val="24"/>
                                    <w:sz w:val="32"/>
                                    <w:szCs w:val="32"/>
                                    <w:lang w:bidi="ar-SY"/>
                                  </w:rPr>
                                </w:pPr>
                                <w:r w:rsidRPr="00C03AD5">
                                  <w:rPr>
                                    <w:rFonts w:ascii="Adobe Arabic" w:eastAsia="GE Dinar One" w:hAnsi="Adobe Arabic" w:cs="Adobe Arabic"/>
                                    <w:color w:val="000000"/>
                                    <w:kern w:val="24"/>
                                    <w:sz w:val="32"/>
                                    <w:szCs w:val="32"/>
                                    <w:rtl/>
                                    <w:lang w:bidi="ar-SY"/>
                                  </w:rPr>
                                  <w:t>تصميم خارطة طريق عملية للتحوّل نحو نموذج إشرافي حديث.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80" name="Text Box 1465698180"/>
                          <wps:cNvSpPr txBox="1"/>
                          <wps:spPr>
                            <a:xfrm>
                              <a:off x="-295281" y="874624"/>
                              <a:ext cx="2551333" cy="3459558"/>
                            </a:xfrm>
                            <a:prstGeom prst="rect">
                              <a:avLst/>
                            </a:prstGeom>
                            <a:noFill/>
                            <a:ln w="6350">
                              <a:noFill/>
                            </a:ln>
                          </wps:spPr>
                          <wps:txbx>
                            <w:txbxContent>
                              <w:p w14:paraId="015FDA72"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عصف ذهني</w:t>
                                </w:r>
                                <w:r w:rsidRPr="00C03AD5">
                                  <w:rPr>
                                    <w:rFonts w:ascii="Adobe Arabic" w:eastAsia="GE Dinar One" w:hAnsi="Adobe Arabic" w:cs="Adobe Arabic" w:hint="cs"/>
                                    <w:color w:val="000000"/>
                                    <w:kern w:val="24"/>
                                    <w:sz w:val="36"/>
                                    <w:szCs w:val="36"/>
                                    <w:rtl/>
                                    <w:lang w:bidi="ar-SY"/>
                                  </w:rPr>
                                  <w:t>.</w:t>
                                </w:r>
                              </w:p>
                              <w:p w14:paraId="554BEF5A"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الإدارة بالتمكين والنتائج.</w:t>
                                </w:r>
                              </w:p>
                              <w:p w14:paraId="5D2A226A"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القيادة التحويلية ودورها في الإشراف الفعّال.</w:t>
                                </w:r>
                              </w:p>
                              <w:p w14:paraId="34773631"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التحو</w:t>
                                </w:r>
                                <w:r w:rsidRPr="00C03AD5">
                                  <w:rPr>
                                    <w:rFonts w:ascii="Adobe Arabic" w:eastAsia="GE Dinar One" w:hAnsi="Adobe Arabic" w:cs="Adobe Arabic" w:hint="cs"/>
                                    <w:color w:val="000000"/>
                                    <w:kern w:val="24"/>
                                    <w:sz w:val="36"/>
                                    <w:szCs w:val="36"/>
                                    <w:rtl/>
                                    <w:lang w:bidi="ar-SY"/>
                                  </w:rPr>
                                  <w:t>ّ</w:t>
                                </w:r>
                                <w:r w:rsidRPr="00C03AD5">
                                  <w:rPr>
                                    <w:rFonts w:ascii="Adobe Arabic" w:eastAsia="GE Dinar One" w:hAnsi="Adobe Arabic" w:cs="Adobe Arabic"/>
                                    <w:color w:val="000000"/>
                                    <w:kern w:val="24"/>
                                    <w:sz w:val="36"/>
                                    <w:szCs w:val="36"/>
                                    <w:rtl/>
                                    <w:lang w:bidi="ar-SY"/>
                                  </w:rPr>
                                  <w:t>ل الرقمي في الإشراف والتنظيم الإداري.</w:t>
                                </w:r>
                              </w:p>
                              <w:p w14:paraId="5C66CF0A"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إدارة التغيير وتطوير فرق العمل.</w:t>
                                </w:r>
                              </w:p>
                              <w:p w14:paraId="6F219948"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الجودة الشاملة في الأداء الإشرافي.</w:t>
                                </w:r>
                              </w:p>
                              <w:p w14:paraId="77025983"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p w14:paraId="3030E842"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81" name="Group 1465698181"/>
                        <wpg:cNvGrpSpPr/>
                        <wpg:grpSpPr>
                          <a:xfrm>
                            <a:off x="0" y="0"/>
                            <a:ext cx="6352540" cy="2324873"/>
                            <a:chOff x="0" y="0"/>
                            <a:chExt cx="6352540" cy="2324873"/>
                          </a:xfrm>
                        </wpg:grpSpPr>
                        <pic:pic xmlns:pic="http://schemas.openxmlformats.org/drawingml/2006/picture">
                          <pic:nvPicPr>
                            <pic:cNvPr id="1465698182" name="Picture 146569818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183" name="TextBox 34"/>
                          <wps:cNvSpPr txBox="1"/>
                          <wps:spPr>
                            <a:xfrm>
                              <a:off x="5220335" y="1072018"/>
                              <a:ext cx="1132205" cy="1252855"/>
                            </a:xfrm>
                            <a:prstGeom prst="rect">
                              <a:avLst/>
                            </a:prstGeom>
                            <a:noFill/>
                          </wps:spPr>
                          <wps:txbx>
                            <w:txbxContent>
                              <w:p w14:paraId="5F4AF49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184" name="TextBox 34"/>
                          <wps:cNvSpPr txBox="1"/>
                          <wps:spPr>
                            <a:xfrm>
                              <a:off x="2494620" y="19867"/>
                              <a:ext cx="2430145" cy="672465"/>
                            </a:xfrm>
                            <a:prstGeom prst="rect">
                              <a:avLst/>
                            </a:prstGeom>
                            <a:noFill/>
                          </wps:spPr>
                          <wps:txbx>
                            <w:txbxContent>
                              <w:p w14:paraId="5995D257"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5698185" name="TextBox 34"/>
                          <wps:cNvSpPr txBox="1"/>
                          <wps:spPr>
                            <a:xfrm>
                              <a:off x="0" y="1290971"/>
                              <a:ext cx="4567555" cy="672465"/>
                            </a:xfrm>
                            <a:prstGeom prst="rect">
                              <a:avLst/>
                            </a:prstGeom>
                            <a:noFill/>
                          </wps:spPr>
                          <wps:txbx>
                            <w:txbxContent>
                              <w:p w14:paraId="63B3481E"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الاتجاهات الحديثة في الإشراف والتنظيم</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09A675" id="Group 1462637176" o:spid="_x0000_s1247" style="position:absolute;left:0;text-align:left;margin-left:-.75pt;margin-top:-36.75pt;width:510.7pt;height:554.25pt;z-index:252083200;mso-position-horizontal-relative:text;mso-position-vertical-relative:text;mso-width-relative:margin;mso-height-relative:margin" coordorigin="-1333" coordsize="64858,7038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40FHS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">
                <v:group id="Group 1462637177" o:spid="_x0000_s1248" style="position:absolute;left:-1333;top:25717;width:57211;height:44672" coordorigin="-2952" coordsize="57212,4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">
                  <v:group id="Group 25" o:spid="_x0000_s1249" style="position:absolute;left:31303;width:22620;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">
                    <v:group id="Group 1462637179" o:spid="_x0000_s12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oval id="Oval 1462637180" o:spid="_x0000_s125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" fillcolor="#168489" stroked="f" strokeweight="1pt">
                        <v:fill opacity="49087f"/>
                        <v:stroke joinstyle="miter"/>
                      </v:oval>
                      <v:shape id="Picture 1462637181" o:spid="_x0000_s125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">
                        <v:imagedata r:id="rId46" o:title="Target " gain="19661f" blacklevel="22938f"/>
                      </v:shape>
                    </v:group>
                    <v:shape id="_x0000_s1253"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" filled="f" stroked="f">
                      <v:textbox style="mso-fit-shape-to-text:t">
                        <w:txbxContent>
                          <w:p w14:paraId="410E5313"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54"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">
                    <v:oval id="Oval 1465698176" o:spid="_x0000_s125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" fillcolor="#168489" stroked="f" strokeweight="1pt">
                      <v:fill opacity="49087f"/>
                      <v:stroke joinstyle="miter"/>
                    </v:oval>
                    <v:shape id="_x0000_s1256"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" filled="f" stroked="f">
                      <v:textbox style="mso-fit-shape-to-text:t">
                        <w:txbxContent>
                          <w:p w14:paraId="5D95D578"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65698178" o:spid="_x0000_s125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">
                      <v:imagedata r:id="rId47" o:title="Note " gain="19661f" blacklevel="22938f"/>
                    </v:shape>
                  </v:group>
                  <v:shape id="Text Box 1465698179" o:spid="_x0000_s1258" type="#_x0000_t202" style="position:absolute;left:22384;top:8737;width:31875;height:35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pk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" filled="f" stroked="f" strokeweight=".5pt">
                    <v:textbox>
                      <w:txbxContent>
                        <w:p w14:paraId="582B4711"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0F52354A" w14:textId="77777777" w:rsidR="00C2420C" w:rsidRPr="00C03AD5"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التعرّف على مفهوم الإدارة بالتمكين والنتائج وآليات تطبيقها في المؤسّسات الحديثة.</w:t>
                          </w:r>
                        </w:p>
                        <w:p w14:paraId="5FD310C0" w14:textId="77777777" w:rsidR="00C2420C" w:rsidRPr="00C03AD5"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فهم أبعاد القيادة التحويلية ودورها في تحقيق الإشراف الفعّال.</w:t>
                          </w:r>
                        </w:p>
                        <w:p w14:paraId="3F3690C8" w14:textId="77777777" w:rsidR="00C2420C" w:rsidRPr="00C03AD5"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استكشاف تأثيرات التحوّل الرقمي على عمليات الإشراف والتنظيم الإداري.</w:t>
                          </w:r>
                        </w:p>
                        <w:p w14:paraId="2B5D2C3D" w14:textId="77777777" w:rsidR="00C2420C" w:rsidRPr="00C03AD5"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تحليل استراتيجيات إدارة التغيير وتطوير فرق العمل.</w:t>
                          </w:r>
                        </w:p>
                        <w:p w14:paraId="3076E2FF" w14:textId="77777777" w:rsidR="00C2420C" w:rsidRPr="00C03AD5"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الإلمام بمبادئ الجودة الشاملة وتطبيقاتها في الأداء الإشرافي.</w:t>
                          </w:r>
                        </w:p>
                        <w:p w14:paraId="5BEF2B60" w14:textId="77777777" w:rsidR="00C2420C" w:rsidRPr="00C03AD5" w:rsidRDefault="00C2420C" w:rsidP="00C2420C">
                          <w:pPr>
                            <w:pStyle w:val="ListParagraph"/>
                            <w:numPr>
                              <w:ilvl w:val="0"/>
                              <w:numId w:val="6"/>
                            </w:numPr>
                            <w:spacing w:line="216" w:lineRule="auto"/>
                            <w:ind w:left="578" w:hanging="578"/>
                            <w:rPr>
                              <w:rFonts w:ascii="Adobe Arabic" w:eastAsia="GE Dinar One" w:hAnsi="Adobe Arabic" w:cs="Adobe Arabic"/>
                              <w:color w:val="000000"/>
                              <w:kern w:val="24"/>
                              <w:sz w:val="32"/>
                              <w:szCs w:val="32"/>
                              <w:lang w:bidi="ar-SY"/>
                            </w:rPr>
                          </w:pPr>
                          <w:r w:rsidRPr="00C03AD5">
                            <w:rPr>
                              <w:rFonts w:ascii="Adobe Arabic" w:eastAsia="GE Dinar One" w:hAnsi="Adobe Arabic" w:cs="Adobe Arabic"/>
                              <w:color w:val="000000"/>
                              <w:kern w:val="24"/>
                              <w:sz w:val="32"/>
                              <w:szCs w:val="32"/>
                              <w:rtl/>
                              <w:lang w:bidi="ar-SY"/>
                            </w:rPr>
                            <w:t>تصميم خارطة طريق عملية للتحوّل نحو نموذج إشرافي حديث.</w:t>
                          </w:r>
                        </w:p>
                      </w:txbxContent>
                    </v:textbox>
                  </v:shape>
                  <v:shape id="Text Box 1465698180" o:spid="_x0000_s1259" type="#_x0000_t202" style="position:absolute;left:-2952;top:8746;width:25512;height:34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9Pe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" filled="f" stroked="f" strokeweight=".5pt">
                    <v:textbox>
                      <w:txbxContent>
                        <w:p w14:paraId="015FDA72"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 xml:space="preserve">نشاط </w:t>
                          </w:r>
                          <w:r w:rsidRPr="00C03AD5">
                            <w:rPr>
                              <w:rFonts w:ascii="Adobe Arabic" w:eastAsia="GE Dinar One" w:hAnsi="Adobe Arabic" w:cs="Adobe Arabic"/>
                              <w:color w:val="000000"/>
                              <w:kern w:val="24"/>
                              <w:sz w:val="36"/>
                              <w:szCs w:val="36"/>
                              <w:rtl/>
                              <w:lang w:bidi="ar-SY"/>
                            </w:rPr>
                            <w:t>عصف ذهني</w:t>
                          </w:r>
                          <w:r w:rsidRPr="00C03AD5">
                            <w:rPr>
                              <w:rFonts w:ascii="Adobe Arabic" w:eastAsia="GE Dinar One" w:hAnsi="Adobe Arabic" w:cs="Adobe Arabic" w:hint="cs"/>
                              <w:color w:val="000000"/>
                              <w:kern w:val="24"/>
                              <w:sz w:val="36"/>
                              <w:szCs w:val="36"/>
                              <w:rtl/>
                              <w:lang w:bidi="ar-SY"/>
                            </w:rPr>
                            <w:t>.</w:t>
                          </w:r>
                        </w:p>
                        <w:p w14:paraId="554BEF5A"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الإدارة بالتمكين والنتائج.</w:t>
                          </w:r>
                        </w:p>
                        <w:p w14:paraId="5D2A226A"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القيادة التحويلية ودورها في الإشراف الفعّال.</w:t>
                          </w:r>
                        </w:p>
                        <w:p w14:paraId="34773631"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التحو</w:t>
                          </w:r>
                          <w:r w:rsidRPr="00C03AD5">
                            <w:rPr>
                              <w:rFonts w:ascii="Adobe Arabic" w:eastAsia="GE Dinar One" w:hAnsi="Adobe Arabic" w:cs="Adobe Arabic" w:hint="cs"/>
                              <w:color w:val="000000"/>
                              <w:kern w:val="24"/>
                              <w:sz w:val="36"/>
                              <w:szCs w:val="36"/>
                              <w:rtl/>
                              <w:lang w:bidi="ar-SY"/>
                            </w:rPr>
                            <w:t>ّ</w:t>
                          </w:r>
                          <w:r w:rsidRPr="00C03AD5">
                            <w:rPr>
                              <w:rFonts w:ascii="Adobe Arabic" w:eastAsia="GE Dinar One" w:hAnsi="Adobe Arabic" w:cs="Adobe Arabic"/>
                              <w:color w:val="000000"/>
                              <w:kern w:val="24"/>
                              <w:sz w:val="36"/>
                              <w:szCs w:val="36"/>
                              <w:rtl/>
                              <w:lang w:bidi="ar-SY"/>
                            </w:rPr>
                            <w:t>ل الرقمي في الإشراف والتنظيم الإداري.</w:t>
                          </w:r>
                        </w:p>
                        <w:p w14:paraId="5C66CF0A"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إدارة التغيير وتطوير فرق العمل.</w:t>
                          </w:r>
                        </w:p>
                        <w:p w14:paraId="6F219948"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الجودة الشاملة في الأداء الإشرافي.</w:t>
                          </w:r>
                        </w:p>
                        <w:p w14:paraId="77025983"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p w14:paraId="3030E842"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hint="cs"/>
                              <w:color w:val="000000"/>
                              <w:kern w:val="24"/>
                              <w:sz w:val="36"/>
                              <w:szCs w:val="36"/>
                              <w:rtl/>
                              <w:lang w:bidi="ar-SY"/>
                            </w:rPr>
                            <w:t>التقويم.</w:t>
                          </w:r>
                        </w:p>
                      </w:txbxContent>
                    </v:textbox>
                  </v:shape>
                </v:group>
                <v:group id="Group 1465698181" o:spid="_x0000_s1260" style="position:absolute;width:63525;height:23248" coordsize="63525,23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Picture 1465698182" o:spid="_x0000_s126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">
                    <v:imagedata r:id="rId48" o:title="Calendar " gain="19661f" blacklevel="22938f"/>
                  </v:shape>
                  <v:shape id="_x0000_s1262" type="#_x0000_t202" style="position:absolute;left:52203;top:10720;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" filled="f" stroked="f">
                    <v:textbox style="mso-fit-shape-to-text:t">
                      <w:txbxContent>
                        <w:p w14:paraId="5F4AF495"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v:textbox>
                  </v:shape>
                  <v:shape id="_x0000_s126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" filled="f" stroked="f">
                    <v:textbox style="mso-fit-shape-to-text:t">
                      <w:txbxContent>
                        <w:p w14:paraId="5995D257"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64"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63B3481E"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 xml:space="preserve">الاتجاهات </w:t>
                          </w:r>
                          <w:r w:rsidRPr="00C03AD5">
                            <w:rPr>
                              <w:rFonts w:ascii="Adobe Arabic" w:eastAsia="GE Dinar One" w:hAnsi="Adobe Arabic" w:cs="Adobe Arabic"/>
                              <w:b/>
                              <w:bCs/>
                              <w:kern w:val="24"/>
                              <w:sz w:val="56"/>
                              <w:szCs w:val="56"/>
                              <w:rtl/>
                              <w:lang w:bidi="ar-SY"/>
                            </w:rPr>
                            <w:t>الحديثة في الإشراف والتنظيم</w:t>
                          </w:r>
                        </w:p>
                      </w:txbxContent>
                    </v:textbox>
                  </v:shape>
                </v:group>
              </v:group>
            </w:pict>
          </mc:Fallback>
        </mc:AlternateContent>
      </w:r>
    </w:p>
    <w:p w14:paraId="154E6475" w14:textId="77777777" w:rsidR="00D90411" w:rsidRDefault="00D90411">
      <w:pPr>
        <w:bidi w:val="0"/>
        <w:spacing w:after="160" w:line="259" w:lineRule="auto"/>
        <w:jc w:val="left"/>
        <w:rPr>
          <w:sz w:val="40"/>
          <w:szCs w:val="44"/>
          <w:rtl/>
          <w:lang w:bidi="ar-SY"/>
        </w:rPr>
      </w:pPr>
      <w:r>
        <w:rPr>
          <w:sz w:val="40"/>
          <w:szCs w:val="44"/>
          <w:rtl/>
          <w:lang w:bidi="ar-SY"/>
        </w:rPr>
        <w:br w:type="page"/>
      </w:r>
    </w:p>
    <w:p w14:paraId="7B7096B8" w14:textId="2D9BFFB8" w:rsidR="00D374CF" w:rsidRDefault="00C2420C"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5248" behindDoc="0" locked="0" layoutInCell="1" allowOverlap="1" wp14:anchorId="54AE0498" wp14:editId="32F31163">
                <wp:simplePos x="0" y="0"/>
                <wp:positionH relativeFrom="column">
                  <wp:posOffset>-28575</wp:posOffset>
                </wp:positionH>
                <wp:positionV relativeFrom="paragraph">
                  <wp:posOffset>-466725</wp:posOffset>
                </wp:positionV>
                <wp:extent cx="6504943" cy="7181850"/>
                <wp:effectExtent l="0" t="0" r="0" b="0"/>
                <wp:wrapNone/>
                <wp:docPr id="1465698186" name="Group 1465698186"/>
                <wp:cNvGraphicFramePr/>
                <a:graphic xmlns:a="http://schemas.openxmlformats.org/drawingml/2006/main">
                  <a:graphicData uri="http://schemas.microsoft.com/office/word/2010/wordprocessingGroup">
                    <wpg:wgp>
                      <wpg:cNvGrpSpPr/>
                      <wpg:grpSpPr>
                        <a:xfrm>
                          <a:off x="0" y="0"/>
                          <a:ext cx="6504943" cy="7181850"/>
                          <a:chOff x="-152400" y="0"/>
                          <a:chExt cx="6504943" cy="7181850"/>
                        </a:xfrm>
                      </wpg:grpSpPr>
                      <wpg:grpSp>
                        <wpg:cNvPr id="1465698187" name="Group 1465698187"/>
                        <wpg:cNvGrpSpPr/>
                        <wpg:grpSpPr>
                          <a:xfrm>
                            <a:off x="-152400" y="2571750"/>
                            <a:ext cx="5740166" cy="4610100"/>
                            <a:chOff x="-314331" y="0"/>
                            <a:chExt cx="5740242" cy="4610427"/>
                          </a:xfrm>
                        </wpg:grpSpPr>
                        <wpg:grpSp>
                          <wpg:cNvPr id="1465698188" name="Group 25"/>
                          <wpg:cNvGrpSpPr/>
                          <wpg:grpSpPr>
                            <a:xfrm>
                              <a:off x="3130291" y="0"/>
                              <a:ext cx="2262078" cy="617978"/>
                              <a:chOff x="3849917" y="0"/>
                              <a:chExt cx="2262078" cy="617978"/>
                            </a:xfrm>
                          </wpg:grpSpPr>
                          <wpg:grpSp>
                            <wpg:cNvPr id="1465698189" name="Group 1465698189"/>
                            <wpg:cNvGrpSpPr/>
                            <wpg:grpSpPr>
                              <a:xfrm>
                                <a:off x="5606227" y="0"/>
                                <a:ext cx="505768" cy="515506"/>
                                <a:chOff x="5606227" y="0"/>
                                <a:chExt cx="505768" cy="515506"/>
                              </a:xfrm>
                            </wpg:grpSpPr>
                            <wps:wsp>
                              <wps:cNvPr id="1465698190" name="Oval 14656981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5698191" name="Picture 1465698191" descr="Target "/>
                                <pic:cNvPicPr>
                                  <a:picLocks noChangeAspect="1" noChangeArrowheads="1"/>
                                </pic:cNvPicPr>
                              </pic:nvPicPr>
                              <pic:blipFill>
                                <a:blip r:embed="rId40" cstate="print">
                                  <a:lum bright="70000" contrast="-70000"/>
                                  <a:extLst>
                                    <a:ext uri="{BEBA8EAE-BF5A-486C-A8C5-ECC9F3942E4B}">
                                      <a14:imgProps xmlns:a14="http://schemas.microsoft.com/office/drawing/2010/main">
                                        <a14:imgLayer r:embed="rId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2" name="TextBox 34"/>
                            <wps:cNvSpPr txBox="1"/>
                            <wps:spPr>
                              <a:xfrm>
                                <a:off x="3849917" y="69934"/>
                                <a:ext cx="1755163" cy="548044"/>
                              </a:xfrm>
                              <a:prstGeom prst="rect">
                                <a:avLst/>
                              </a:prstGeom>
                              <a:noFill/>
                            </wps:spPr>
                            <wps:txbx>
                              <w:txbxContent>
                                <w:p w14:paraId="1B4B4C85"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5698193" name="Group 26"/>
                          <wpg:cNvGrpSpPr/>
                          <wpg:grpSpPr>
                            <a:xfrm>
                              <a:off x="-3" y="9939"/>
                              <a:ext cx="2261238" cy="617910"/>
                              <a:chOff x="-3" y="0"/>
                              <a:chExt cx="2261546" cy="618535"/>
                            </a:xfrm>
                          </wpg:grpSpPr>
                          <wps:wsp>
                            <wps:cNvPr id="1465698194" name="Oval 14656981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5" name="TextBox 34"/>
                            <wps:cNvSpPr txBox="1"/>
                            <wps:spPr>
                              <a:xfrm>
                                <a:off x="-3" y="69936"/>
                                <a:ext cx="1756037" cy="548599"/>
                              </a:xfrm>
                              <a:prstGeom prst="rect">
                                <a:avLst/>
                              </a:prstGeom>
                              <a:noFill/>
                            </wps:spPr>
                            <wps:txbx>
                              <w:txbxContent>
                                <w:p w14:paraId="32C3588B"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96" name="Picture 1465698196" descr="Note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7" name="Text Box 1465698197"/>
                          <wps:cNvSpPr txBox="1"/>
                          <wps:spPr>
                            <a:xfrm>
                              <a:off x="2228871" y="874093"/>
                              <a:ext cx="3197040" cy="3726807"/>
                            </a:xfrm>
                            <a:prstGeom prst="rect">
                              <a:avLst/>
                            </a:prstGeom>
                            <a:noFill/>
                            <a:ln w="6350">
                              <a:noFill/>
                            </a:ln>
                          </wps:spPr>
                          <wps:txbx>
                            <w:txbxContent>
                              <w:p w14:paraId="0B289841" w14:textId="77777777" w:rsidR="00C2420C" w:rsidRPr="002C04B9" w:rsidRDefault="00C2420C" w:rsidP="00C2420C">
                                <w:pPr>
                                  <w:pStyle w:val="a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2F659B3B" w14:textId="77777777" w:rsidR="00C2420C" w:rsidRPr="00C03AD5"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تطبيق المفاهيم النظرية في إعداد خطة إشرافية نموذجية متكاملة.</w:t>
                                </w:r>
                              </w:p>
                              <w:p w14:paraId="6800E0F3" w14:textId="77777777" w:rsidR="00C2420C" w:rsidRPr="00C03AD5"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اكتساب مهارات عملية في تصميم الهياكل التنظيمية المرنة والفعّالة.</w:t>
                                </w:r>
                              </w:p>
                              <w:p w14:paraId="04C2C52A" w14:textId="77777777" w:rsidR="00C2420C" w:rsidRPr="00C03AD5"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تنمية القدرة على تحليل المواقف الإشرافية واتخاذ القرارات المناسبة.</w:t>
                                </w:r>
                              </w:p>
                              <w:p w14:paraId="3F128B8A" w14:textId="77777777" w:rsidR="00C2420C" w:rsidRPr="00C03AD5"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تطوير منهجية للتقييم الذاتي المستمر للأداء الإشرافي.</w:t>
                                </w:r>
                              </w:p>
                              <w:p w14:paraId="457FF836" w14:textId="77777777" w:rsidR="00C2420C" w:rsidRPr="00C03AD5" w:rsidRDefault="00C2420C" w:rsidP="00C2420C">
                                <w:pPr>
                                  <w:pStyle w:val="a5"/>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وضع خطة تطوير مهني ذاتية قابلة للتنفيذ والقياس.</w:t>
                                </w:r>
                              </w:p>
                              <w:p w14:paraId="5962099B" w14:textId="77777777" w:rsidR="00C2420C" w:rsidRPr="00C03AD5" w:rsidRDefault="00C2420C" w:rsidP="00C2420C">
                                <w:pPr>
                                  <w:pStyle w:val="a5"/>
                                  <w:numPr>
                                    <w:ilvl w:val="0"/>
                                    <w:numId w:val="6"/>
                                  </w:numPr>
                                  <w:spacing w:line="240" w:lineRule="auto"/>
                                  <w:rPr>
                                    <w:rFonts w:ascii="Adobe Arabic" w:eastAsia="GE Dinar One" w:hAnsi="Adobe Arabic" w:cs="Adobe Arabic"/>
                                    <w:color w:val="000000"/>
                                    <w:kern w:val="24"/>
                                    <w:sz w:val="32"/>
                                    <w:szCs w:val="32"/>
                                    <w:lang w:bidi="ar-SY"/>
                                  </w:rPr>
                                </w:pPr>
                                <w:r w:rsidRPr="00C03AD5">
                                  <w:rPr>
                                    <w:rFonts w:ascii="Adobe Arabic" w:eastAsia="GE Dinar One" w:hAnsi="Adobe Arabic" w:cs="Adobe Arabic"/>
                                    <w:color w:val="000000"/>
                                    <w:kern w:val="24"/>
                                    <w:sz w:val="32"/>
                                    <w:szCs w:val="32"/>
                                    <w:rtl/>
                                    <w:lang w:bidi="ar-SY"/>
                                  </w:rPr>
                                  <w:t>بناء شبكة دعم مهني مستدامة بين المشاركين لتبادل الخبرات بعد انتهاء الدورة.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98" name="Text Box 1465698198"/>
                          <wps:cNvSpPr txBox="1"/>
                          <wps:spPr>
                            <a:xfrm>
                              <a:off x="-314331" y="873709"/>
                              <a:ext cx="2570374" cy="3736718"/>
                            </a:xfrm>
                            <a:prstGeom prst="rect">
                              <a:avLst/>
                            </a:prstGeom>
                            <a:noFill/>
                            <a:ln w="6350">
                              <a:noFill/>
                            </a:ln>
                          </wps:spPr>
                          <wps:txbx>
                            <w:txbxContent>
                              <w:p w14:paraId="21175EEB"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نشاط عصف ذهني</w:t>
                                </w:r>
                                <w:r w:rsidRPr="00C03AD5">
                                  <w:rPr>
                                    <w:rFonts w:ascii="Adobe Arabic" w:eastAsia="GE Dinar One" w:hAnsi="Adobe Arabic" w:cs="Adobe Arabic" w:hint="cs"/>
                                    <w:color w:val="000000"/>
                                    <w:kern w:val="24"/>
                                    <w:sz w:val="36"/>
                                    <w:szCs w:val="36"/>
                                    <w:rtl/>
                                    <w:lang w:bidi="ar-SY"/>
                                  </w:rPr>
                                  <w:t>.</w:t>
                                </w:r>
                              </w:p>
                              <w:p w14:paraId="18A12E85"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ورشة عمل حول إعداد خطة إشرافية نموذجية.</w:t>
                                </w:r>
                              </w:p>
                              <w:p w14:paraId="7A82734A"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تمارين حول بناء هيكل تنظيمي مصغّر.</w:t>
                                </w:r>
                              </w:p>
                              <w:p w14:paraId="798DC8F4"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تحليل مواقف إشرافية واقعية ومناقشتها.</w:t>
                                </w:r>
                              </w:p>
                              <w:p w14:paraId="4F632835"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تقييم الأداء الإشرافي للمتدربين.</w:t>
                                </w:r>
                              </w:p>
                              <w:p w14:paraId="2A0A64ED"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استخلاص الدروس والتوصيات الختامية.</w:t>
                                </w:r>
                              </w:p>
                              <w:p w14:paraId="6BCEB29C" w14:textId="77777777" w:rsidR="00C2420C" w:rsidRPr="00C03AD5" w:rsidRDefault="00C2420C" w:rsidP="00C2420C">
                                <w:pPr>
                                  <w:pStyle w:val="a5"/>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99" name="Group 1465698199"/>
                        <wpg:cNvGrpSpPr/>
                        <wpg:grpSpPr>
                          <a:xfrm>
                            <a:off x="0" y="0"/>
                            <a:ext cx="6352543" cy="2325053"/>
                            <a:chOff x="0" y="0"/>
                            <a:chExt cx="6352543" cy="2325053"/>
                          </a:xfrm>
                        </wpg:grpSpPr>
                        <pic:pic xmlns:pic="http://schemas.openxmlformats.org/drawingml/2006/picture">
                          <pic:nvPicPr>
                            <pic:cNvPr id="1465698200" name="Picture 1465698200"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201" name="TextBox 34"/>
                          <wps:cNvSpPr txBox="1"/>
                          <wps:spPr>
                            <a:xfrm>
                              <a:off x="5220338" y="1072198"/>
                              <a:ext cx="1132205" cy="1252855"/>
                            </a:xfrm>
                            <a:prstGeom prst="rect">
                              <a:avLst/>
                            </a:prstGeom>
                            <a:noFill/>
                          </wps:spPr>
                          <wps:txbx>
                            <w:txbxContent>
                              <w:p w14:paraId="73A6F4B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202" name="TextBox 34"/>
                          <wps:cNvSpPr txBox="1"/>
                          <wps:spPr>
                            <a:xfrm>
                              <a:off x="2494619" y="19867"/>
                              <a:ext cx="2430145" cy="672465"/>
                            </a:xfrm>
                            <a:prstGeom prst="rect">
                              <a:avLst/>
                            </a:prstGeom>
                            <a:noFill/>
                          </wps:spPr>
                          <wps:txbx>
                            <w:txbxContent>
                              <w:p w14:paraId="67062B66"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5698203" name="TextBox 34"/>
                          <wps:cNvSpPr txBox="1"/>
                          <wps:spPr>
                            <a:xfrm>
                              <a:off x="0" y="1291025"/>
                              <a:ext cx="4567555" cy="672465"/>
                            </a:xfrm>
                            <a:prstGeom prst="rect">
                              <a:avLst/>
                            </a:prstGeom>
                            <a:noFill/>
                          </wps:spPr>
                          <wps:txbx>
                            <w:txbxContent>
                              <w:p w14:paraId="72BBE70E"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تطبيقات عملية وتقييم ختامي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4AE0498" id="Group 1465698186" o:spid="_x0000_s1265" style="position:absolute;left:0;text-align:left;margin-left:-2.25pt;margin-top:-36.75pt;width:512.2pt;height:565.5pt;z-index:252085248;mso-position-horizontal-relative:text;mso-position-vertical-relative:text;mso-width-relative:margin;mso-height-relative:margin" coordorigin="-1524" coordsize="65049,7181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uNBR0gAAAP90Uk5T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">
                <v:group id="Group 1465698187" o:spid="_x0000_s1266" style="position:absolute;left:-1524;top:25717;width:57401;height:46101" coordorigin="-3143" coordsize="57402,46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25" o:spid="_x0000_s1267"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12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oval id="Oval 1465698190" o:spid="_x0000_s126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" fillcolor="#168489" stroked="f" strokeweight="1pt">
                        <v:fill opacity="49087f"/>
                        <v:stroke joinstyle="miter"/>
                      </v:oval>
                      <v:shape id="Picture 1465698191" o:spid="_x0000_s127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">
                        <v:imagedata r:id="rId46" o:title="Target " gain="19661f" blacklevel="22938f"/>
                      </v:shape>
                    </v:group>
                    <v:shape id="_x0000_s1271"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" filled="f" stroked="f">
                      <v:textbox style="mso-fit-shape-to-text:t">
                        <w:txbxContent>
                          <w:p w14:paraId="1B4B4C85"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72"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oval id="Oval 1465698194" o:spid="_x0000_s127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" fillcolor="#168489" stroked="f" strokeweight="1pt">
                      <v:fill opacity="49087f"/>
                      <v:stroke joinstyle="miter"/>
                    </v:oval>
                    <v:shape id="_x0000_s1274"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" filled="f" stroked="f">
                      <v:textbox style="mso-fit-shape-to-text:t">
                        <w:txbxContent>
                          <w:p w14:paraId="32C3588B" w14:textId="77777777" w:rsidR="00C2420C" w:rsidRPr="00BC6FB1" w:rsidRDefault="00C2420C" w:rsidP="00C2420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 xml:space="preserve">محاور </w:t>
                            </w:r>
                            <w:r w:rsidRPr="00BC6FB1">
                              <w:rPr>
                                <w:rFonts w:ascii="Adobe Arabic" w:eastAsia="GE Dinar One" w:hAnsi="Adobe Arabic" w:cs="Adobe Arabic" w:hint="cs"/>
                                <w:b/>
                                <w:bCs/>
                                <w:color w:val="000000"/>
                                <w:kern w:val="24"/>
                                <w:sz w:val="44"/>
                                <w:szCs w:val="44"/>
                                <w:rtl/>
                                <w:lang w:bidi="ar-SY"/>
                              </w:rPr>
                              <w:t>الجلسة</w:t>
                            </w:r>
                          </w:p>
                        </w:txbxContent>
                      </v:textbox>
                    </v:shape>
                    <v:shape id="Picture 1465698196" o:spid="_x0000_s127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">
                      <v:imagedata r:id="rId47" o:title="Note " gain="19661f" blacklevel="22938f"/>
                    </v:shape>
                  </v:group>
                  <v:shape id="Text Box 1465698197" o:spid="_x0000_s1276" type="#_x0000_t202" style="position:absolute;left:22288;top:8740;width:31971;height:37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13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" filled="f" stroked="f" strokeweight=".5pt">
                    <v:textbox>
                      <w:txbxContent>
                        <w:p w14:paraId="0B289841" w14:textId="77777777" w:rsidR="00C2420C" w:rsidRPr="002C04B9" w:rsidRDefault="00C2420C" w:rsidP="00C2420C">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2F659B3B" w14:textId="77777777" w:rsidR="00C2420C" w:rsidRPr="00C03AD5"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تطبيق المفاهيم النظرية في إعداد خطة إشرافية نموذجية متكاملة.</w:t>
                          </w:r>
                        </w:p>
                        <w:p w14:paraId="6800E0F3" w14:textId="77777777" w:rsidR="00C2420C" w:rsidRPr="00C03AD5"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اكتساب مهارات عملية في تصميم الهياكل التنظيمية المرنة والفعّالة.</w:t>
                          </w:r>
                        </w:p>
                        <w:p w14:paraId="04C2C52A" w14:textId="77777777" w:rsidR="00C2420C" w:rsidRPr="00C03AD5"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تنمية القدرة على تحليل المواقف الإشرافية واتخاذ القرارات المناسبة.</w:t>
                          </w:r>
                        </w:p>
                        <w:p w14:paraId="3F128B8A" w14:textId="77777777" w:rsidR="00C2420C" w:rsidRPr="00C03AD5"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تطوير منهجية للتقييم الذاتي المستمر للأداء الإشرافي.</w:t>
                          </w:r>
                        </w:p>
                        <w:p w14:paraId="457FF836" w14:textId="77777777" w:rsidR="00C2420C" w:rsidRPr="00C03AD5"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C03AD5">
                            <w:rPr>
                              <w:rFonts w:ascii="Adobe Arabic" w:eastAsia="GE Dinar One" w:hAnsi="Adobe Arabic" w:cs="Adobe Arabic"/>
                              <w:color w:val="000000"/>
                              <w:kern w:val="24"/>
                              <w:sz w:val="32"/>
                              <w:szCs w:val="32"/>
                              <w:rtl/>
                              <w:lang w:bidi="ar-SY"/>
                            </w:rPr>
                            <w:t>وضع خطة تطوير مهني ذاتية قابلة للتنفيذ والقياس.</w:t>
                          </w:r>
                        </w:p>
                        <w:p w14:paraId="5962099B" w14:textId="77777777" w:rsidR="00C2420C" w:rsidRPr="00C03AD5" w:rsidRDefault="00C2420C" w:rsidP="00C2420C">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C03AD5">
                            <w:rPr>
                              <w:rFonts w:ascii="Adobe Arabic" w:eastAsia="GE Dinar One" w:hAnsi="Adobe Arabic" w:cs="Adobe Arabic"/>
                              <w:color w:val="000000"/>
                              <w:kern w:val="24"/>
                              <w:sz w:val="32"/>
                              <w:szCs w:val="32"/>
                              <w:rtl/>
                              <w:lang w:bidi="ar-SY"/>
                            </w:rPr>
                            <w:t>بناء شبكة دعم مهني مستدامة بين المشاركين لتبادل الخبرات بعد انتهاء الدورة.</w:t>
                          </w:r>
                        </w:p>
                      </w:txbxContent>
                    </v:textbox>
                  </v:shape>
                  <v:shape id="Text Box 1465698198" o:spid="_x0000_s1277" type="#_x0000_t202" style="position:absolute;left:-3143;top:8737;width:25703;height:37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" filled="f" stroked="f" strokeweight=".5pt">
                    <v:textbox>
                      <w:txbxContent>
                        <w:p w14:paraId="21175EEB"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 xml:space="preserve">نشاط </w:t>
                          </w:r>
                          <w:r w:rsidRPr="00C03AD5">
                            <w:rPr>
                              <w:rFonts w:ascii="Adobe Arabic" w:eastAsia="GE Dinar One" w:hAnsi="Adobe Arabic" w:cs="Adobe Arabic"/>
                              <w:color w:val="000000"/>
                              <w:kern w:val="24"/>
                              <w:sz w:val="36"/>
                              <w:szCs w:val="36"/>
                              <w:rtl/>
                              <w:lang w:bidi="ar-SY"/>
                            </w:rPr>
                            <w:t>عصف ذهني</w:t>
                          </w:r>
                          <w:r w:rsidRPr="00C03AD5">
                            <w:rPr>
                              <w:rFonts w:ascii="Adobe Arabic" w:eastAsia="GE Dinar One" w:hAnsi="Adobe Arabic" w:cs="Adobe Arabic" w:hint="cs"/>
                              <w:color w:val="000000"/>
                              <w:kern w:val="24"/>
                              <w:sz w:val="36"/>
                              <w:szCs w:val="36"/>
                              <w:rtl/>
                              <w:lang w:bidi="ar-SY"/>
                            </w:rPr>
                            <w:t>.</w:t>
                          </w:r>
                        </w:p>
                        <w:p w14:paraId="18A12E85"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ورشة عمل حول إعداد خطة إشرافية نموذجية.</w:t>
                          </w:r>
                        </w:p>
                        <w:p w14:paraId="7A82734A"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تمارين حول بناء هيكل تنظيمي مصغّر.</w:t>
                          </w:r>
                        </w:p>
                        <w:p w14:paraId="798DC8F4"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تحليل مواقف إشرافية واقعية ومناقشتها.</w:t>
                          </w:r>
                        </w:p>
                        <w:p w14:paraId="4F632835"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تقييم الأداء الإشرافي للمتدربين.</w:t>
                          </w:r>
                        </w:p>
                        <w:p w14:paraId="2A0A64ED"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C03AD5">
                            <w:rPr>
                              <w:rFonts w:ascii="Adobe Arabic" w:eastAsia="GE Dinar One" w:hAnsi="Adobe Arabic" w:cs="Adobe Arabic"/>
                              <w:color w:val="000000"/>
                              <w:kern w:val="24"/>
                              <w:sz w:val="36"/>
                              <w:szCs w:val="36"/>
                              <w:rtl/>
                              <w:lang w:bidi="ar-SY"/>
                            </w:rPr>
                            <w:t>استخلاص الدروس والتوصيات الختامية.</w:t>
                          </w:r>
                        </w:p>
                        <w:p w14:paraId="6BCEB29C" w14:textId="77777777" w:rsidR="00C2420C" w:rsidRPr="00C03AD5" w:rsidRDefault="00C2420C" w:rsidP="00C2420C">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C03AD5">
                            <w:rPr>
                              <w:rFonts w:ascii="Adobe Arabic" w:eastAsia="GE Dinar One" w:hAnsi="Adobe Arabic" w:cs="Adobe Arabic"/>
                              <w:color w:val="000000"/>
                              <w:kern w:val="24"/>
                              <w:sz w:val="36"/>
                              <w:szCs w:val="36"/>
                              <w:rtl/>
                              <w:lang w:bidi="ar-SY"/>
                            </w:rPr>
                            <w:t>نشاط تدريبي</w:t>
                          </w:r>
                          <w:r w:rsidRPr="00C03AD5">
                            <w:rPr>
                              <w:rFonts w:ascii="Adobe Arabic" w:eastAsia="GE Dinar One" w:hAnsi="Adobe Arabic" w:cs="Adobe Arabic" w:hint="cs"/>
                              <w:color w:val="000000"/>
                              <w:kern w:val="24"/>
                              <w:sz w:val="36"/>
                              <w:szCs w:val="36"/>
                              <w:rtl/>
                              <w:lang w:bidi="ar-SY"/>
                            </w:rPr>
                            <w:t>.</w:t>
                          </w:r>
                        </w:p>
                      </w:txbxContent>
                    </v:textbox>
                  </v:shape>
                </v:group>
                <v:group id="Group 1465698199" o:spid="_x0000_s1278" style="position:absolute;width:63525;height:23250" coordsize="63525,2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Picture 1465698200" o:spid="_x0000_s127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">
                    <v:imagedata r:id="rId48" o:title="Calendar " gain="19661f" blacklevel="22938f"/>
                  </v:shape>
                  <v:shape id="_x0000_s1280" type="#_x0000_t202" style="position:absolute;left:52203;top:10721;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" filled="f" stroked="f">
                    <v:textbox style="mso-fit-shape-to-text:t">
                      <w:txbxContent>
                        <w:p w14:paraId="73A6F4B1"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v:textbox>
                  </v:shape>
                  <v:shape id="_x0000_s128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67062B66" w14:textId="77777777" w:rsidR="00C2420C" w:rsidRPr="00F01FA2" w:rsidRDefault="00C2420C" w:rsidP="00C2420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82" type="#_x0000_t202" style="position:absolute;top:12910;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" filled="f" stroked="f">
                    <v:textbox style="mso-fit-shape-to-text:t">
                      <w:txbxContent>
                        <w:p w14:paraId="72BBE70E" w14:textId="77777777" w:rsidR="00C2420C" w:rsidRPr="00F01FA2" w:rsidRDefault="00C2420C" w:rsidP="00C2420C">
                          <w:pPr>
                            <w:bidi w:val="0"/>
                            <w:jc w:val="center"/>
                            <w:rPr>
                              <w:rFonts w:ascii="Adobe Arabic" w:eastAsia="GE Dinar One" w:hAnsi="Adobe Arabic" w:cs="Adobe Arabic"/>
                              <w:b/>
                              <w:bCs/>
                              <w:kern w:val="24"/>
                              <w:sz w:val="56"/>
                              <w:szCs w:val="56"/>
                              <w:lang w:bidi="ar-SY"/>
                            </w:rPr>
                          </w:pPr>
                          <w:r w:rsidRPr="00C03AD5">
                            <w:rPr>
                              <w:rFonts w:ascii="Adobe Arabic" w:eastAsia="GE Dinar One" w:hAnsi="Adobe Arabic" w:cs="Adobe Arabic"/>
                              <w:b/>
                              <w:bCs/>
                              <w:kern w:val="24"/>
                              <w:sz w:val="56"/>
                              <w:szCs w:val="56"/>
                              <w:rtl/>
                              <w:lang w:bidi="ar-SY"/>
                            </w:rPr>
                            <w:t>تطبيقات عملية وتقييم ختامي</w:t>
                          </w:r>
                        </w:p>
                      </w:txbxContent>
                    </v:textbox>
                  </v:shape>
                </v:group>
              </v:group>
            </w:pict>
          </mc:Fallback>
        </mc:AlternateContent>
      </w:r>
    </w:p>
    <w:sectPr w:rsidR="00D374CF" w:rsidSect="005E1791">
      <w:headerReference w:type="default" r:id="rId49"/>
      <w:footerReference w:type="default" r:id="rId50"/>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24D6A" w14:textId="77777777" w:rsidR="00ED1447" w:rsidRDefault="00ED1447" w:rsidP="00F53D08">
      <w:pPr>
        <w:spacing w:line="240" w:lineRule="auto"/>
      </w:pPr>
      <w:r>
        <w:separator/>
      </w:r>
    </w:p>
  </w:endnote>
  <w:endnote w:type="continuationSeparator" w:id="0">
    <w:p w14:paraId="5F9B9861" w14:textId="77777777" w:rsidR="00ED1447" w:rsidRDefault="00ED144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akkal Majalla">
    <w:panose1 w:val="02000000000000000000"/>
    <w:charset w:val="00"/>
    <w:family w:val="auto"/>
    <w:pitch w:val="variable"/>
    <w:sig w:usb0="A0002027" w:usb1="80000000" w:usb2="00000108" w:usb3="00000000" w:csb0="000000D3" w:csb1="00000000"/>
  </w:font>
  <w:font w:name="PT Bold Heading">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6BF6A662"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53437CFB" wp14:editId="5F1E80FF">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BE0C0D2"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DC2CFD" w:rsidRPr="00DC2CFD">
          <w:rPr>
            <w:noProof/>
            <w:color w:val="FFFFFF" w:themeColor="background1"/>
          </w:rPr>
          <w:t>2</w:t>
        </w:r>
        <w:r w:rsidR="00DC2CFD" w:rsidRPr="00DC2CFD">
          <w:rPr>
            <w:noProof/>
            <w:color w:val="FFFFFF" w:themeColor="background1"/>
          </w:rPr>
          <w:fldChar w:fldCharType="end"/>
        </w:r>
      </w:p>
    </w:sdtContent>
  </w:sdt>
  <w:p w14:paraId="7059F5C9" w14:textId="77777777" w:rsidR="00DC2CFD" w:rsidRPr="00DC2CFD" w:rsidRDefault="00DC2CFD">
    <w:pPr>
      <w:pStyle w:val="a4"/>
      <w:rPr>
        <w:color w:val="FFFFFF" w:themeColor="background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5BCEB834"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Pr="00DC2CFD">
          <w:rPr>
            <w:noProof/>
            <w:color w:val="FFFFFF" w:themeColor="background1"/>
          </w:rPr>
          <w:t>2</w:t>
        </w:r>
        <w:r w:rsidRPr="00DC2CFD">
          <w:rPr>
            <w:noProof/>
            <w:color w:val="FFFFFF" w:themeColor="background1"/>
          </w:rPr>
          <w:fldChar w:fldCharType="end"/>
        </w:r>
      </w:p>
    </w:sdtContent>
  </w:sdt>
  <w:p w14:paraId="247D8D71" w14:textId="77777777" w:rsidR="0046609B" w:rsidRPr="00DC2CFD" w:rsidRDefault="0046609B">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1FBA7" w14:textId="2FE2D553" w:rsidR="0046609B" w:rsidRPr="00DC2CFD" w:rsidRDefault="00A81FAC">
    <w:pPr>
      <w:pStyle w:val="a4"/>
      <w:jc w:val="center"/>
      <w:rPr>
        <w:color w:val="FFFFFF" w:themeColor="background1"/>
      </w:rPr>
    </w:pPr>
    <w:r>
      <w:rPr>
        <w:noProof/>
        <w:sz w:val="24"/>
        <w:szCs w:val="24"/>
      </w:rPr>
      <mc:AlternateContent>
        <mc:Choice Requires="wps">
          <w:drawing>
            <wp:anchor distT="0" distB="0" distL="114300" distR="114300" simplePos="0" relativeHeight="251688960" behindDoc="0" locked="0" layoutInCell="1" allowOverlap="1" wp14:anchorId="463DFC84" wp14:editId="443DBBBF">
              <wp:simplePos x="0" y="0"/>
              <wp:positionH relativeFrom="column">
                <wp:posOffset>-247761</wp:posOffset>
              </wp:positionH>
              <wp:positionV relativeFrom="paragraph">
                <wp:posOffset>5356</wp:posOffset>
              </wp:positionV>
              <wp:extent cx="1323975" cy="304800"/>
              <wp:effectExtent l="0" t="0" r="0" b="0"/>
              <wp:wrapNone/>
              <wp:docPr id="255430318" name="مربع نص 255430318"/>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26ACB" w14:textId="77777777" w:rsidR="00A81FAC" w:rsidRPr="00F45B00" w:rsidRDefault="00A81FAC" w:rsidP="00A81FAC">
                          <w:pPr>
                            <w:spacing w:line="240" w:lineRule="auto"/>
                            <w:jc w:val="center"/>
                            <w:rPr>
                              <w:rFonts w:ascii="Sakkal Majalla" w:hAnsi="Sakkal Majalla" w:cs="Sakkal Majalla"/>
                              <w:b/>
                              <w:bCs/>
                              <w:color w:val="A8D08D" w:themeColor="accent6" w:themeTint="99"/>
                              <w:sz w:val="18"/>
                              <w:szCs w:val="22"/>
                              <w:lang w:bidi="ar-JO"/>
                            </w:rPr>
                          </w:pPr>
                          <w:r w:rsidRPr="00F45B00">
                            <w:rPr>
                              <w:rFonts w:ascii="Sakkal Majalla" w:hAnsi="Sakkal Majalla" w:cs="Sakkal Majalla"/>
                              <w:b/>
                              <w:bCs/>
                              <w:color w:val="A8D08D" w:themeColor="accent6" w:themeTint="99"/>
                              <w:sz w:val="18"/>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63DFC84" id="_x0000_t202" coordsize="21600,21600" o:spt="202" path="m,l,21600r21600,l21600,xe">
              <v:stroke joinstyle="miter"/>
              <v:path gradientshapeok="t" o:connecttype="rect"/>
            </v:shapetype>
            <v:shape id="مربع نص 255430318" o:spid="_x0000_s1283" type="#_x0000_t202" style="position:absolute;left:0;text-align:left;margin-left:-19.5pt;margin-top:.4pt;width:104.25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" filled="f" stroked="f" strokeweight=".5pt">
              <v:textbox>
                <w:txbxContent>
                  <w:p w14:paraId="5B326ACB" w14:textId="77777777" w:rsidR="00A81FAC" w:rsidRPr="00F45B00" w:rsidRDefault="00A81FAC" w:rsidP="00A81FAC">
                    <w:pPr>
                      <w:spacing w:line="240" w:lineRule="auto"/>
                      <w:jc w:val="center"/>
                      <w:rPr>
                        <w:rFonts w:ascii="Sakkal Majalla" w:hAnsi="Sakkal Majalla" w:cs="Sakkal Majalla"/>
                        <w:b/>
                        <w:bCs/>
                        <w:color w:val="A8D08D" w:themeColor="accent6" w:themeTint="99"/>
                        <w:sz w:val="18"/>
                        <w:szCs w:val="22"/>
                        <w:lang w:bidi="ar-JO"/>
                      </w:rPr>
                    </w:pPr>
                    <w:r w:rsidRPr="00F45B00">
                      <w:rPr>
                        <w:rFonts w:ascii="Sakkal Majalla" w:hAnsi="Sakkal Majalla" w:cs="Sakkal Majalla"/>
                        <w:b/>
                        <w:bCs/>
                        <w:color w:val="A8D08D" w:themeColor="accent6" w:themeTint="99"/>
                        <w:sz w:val="18"/>
                        <w:szCs w:val="22"/>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3904D48D" wp14:editId="7B0B4394">
              <wp:simplePos x="0" y="0"/>
              <wp:positionH relativeFrom="page">
                <wp:posOffset>614349</wp:posOffset>
              </wp:positionH>
              <wp:positionV relativeFrom="page">
                <wp:posOffset>10206355</wp:posOffset>
              </wp:positionV>
              <wp:extent cx="1377950" cy="282575"/>
              <wp:effectExtent l="0" t="0" r="0" b="3175"/>
              <wp:wrapNone/>
              <wp:docPr id="146080545" name="مستطيل 146080545"/>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0E4C0A9" w14:textId="77777777" w:rsidR="00A81FAC" w:rsidRPr="007C020A" w:rsidRDefault="00A81FAC" w:rsidP="00A81FA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4D48D" id="مستطيل 146080545" o:spid="_x0000_s1284" style="position:absolute;left:0;text-align:left;margin-left:48.35pt;margin-top:803.65pt;width:108.5pt;height:22.2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" filled="f" stroked="f" strokeweight="1pt">
              <v:textbox>
                <w:txbxContent>
                  <w:p w14:paraId="50E4C0A9" w14:textId="77777777" w:rsidR="00A81FAC" w:rsidRPr="007C020A" w:rsidRDefault="00A81FAC" w:rsidP="00A81FA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x="page" anchory="page"/>
            </v:rect>
          </w:pict>
        </mc:Fallback>
      </mc:AlternateContent>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4D3A81A7" wp14:editId="5D12E1B1">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1D43C24"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46609B" w:rsidRPr="00DC2CFD">
          <w:rPr>
            <w:noProof/>
            <w:color w:val="FFFFFF" w:themeColor="background1"/>
          </w:rPr>
          <w:t>2</w:t>
        </w:r>
        <w:r w:rsidR="0046609B" w:rsidRPr="00DC2CFD">
          <w:rPr>
            <w:noProof/>
            <w:color w:val="FFFFFF" w:themeColor="background1"/>
          </w:rPr>
          <w:fldChar w:fldCharType="end"/>
        </w:r>
      </w:sdtContent>
    </w:sdt>
  </w:p>
  <w:p w14:paraId="20500A44" w14:textId="7C06E742" w:rsidR="0046609B" w:rsidRPr="00DC2CFD" w:rsidRDefault="00A81FAC">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766233E7" wp14:editId="73934935">
              <wp:simplePos x="0" y="0"/>
              <wp:positionH relativeFrom="column">
                <wp:posOffset>3706495</wp:posOffset>
              </wp:positionH>
              <wp:positionV relativeFrom="paragraph">
                <wp:posOffset>331166</wp:posOffset>
              </wp:positionV>
              <wp:extent cx="2374265" cy="1402715"/>
              <wp:effectExtent l="0" t="0" r="0" b="0"/>
              <wp:wrapNone/>
              <wp:docPr id="546925295"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E8E0CA" w14:textId="77777777" w:rsidR="00A81FAC" w:rsidRPr="00DC31A5" w:rsidRDefault="00A81FAC" w:rsidP="00A81FAC">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710471A8" w14:textId="77777777" w:rsidR="00A81FAC" w:rsidRPr="00DC31A5" w:rsidRDefault="00A81FAC" w:rsidP="00A81FAC">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528936C9" w14:textId="77777777" w:rsidR="00A81FAC" w:rsidRPr="00DC31A5" w:rsidRDefault="00A81FAC" w:rsidP="00A81FAC">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7507A77D" w14:textId="77777777" w:rsidR="00A81FAC" w:rsidRPr="00DC31A5" w:rsidRDefault="00A81FAC" w:rsidP="00A81FAC">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1B16AE2" w14:textId="77777777" w:rsidR="00A81FAC" w:rsidRDefault="00A81FAC" w:rsidP="00A81FAC">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E5E3F56" w14:textId="77777777" w:rsidR="00A81FAC" w:rsidRPr="00DC31A5" w:rsidRDefault="00A81FAC" w:rsidP="00A81FAC">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233E7" id="مستطيل 38" o:spid="_x0000_s1285" style="position:absolute;left:0;text-align:left;margin-left:291.85pt;margin-top:26.1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" filled="f" stroked="f" strokeweight="1pt">
              <v:textbox>
                <w:txbxContent>
                  <w:p w14:paraId="30E8E0CA" w14:textId="77777777" w:rsidR="00A81FAC" w:rsidRPr="00DC31A5" w:rsidRDefault="00A81FAC" w:rsidP="00A81FAC">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710471A8" w14:textId="77777777" w:rsidR="00A81FAC" w:rsidRPr="00DC31A5" w:rsidRDefault="00A81FAC" w:rsidP="00A81FAC">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528936C9" w14:textId="77777777" w:rsidR="00A81FAC" w:rsidRPr="00DC31A5" w:rsidRDefault="00A81FAC" w:rsidP="00A81FAC">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7507A77D" w14:textId="77777777" w:rsidR="00A81FAC" w:rsidRPr="00DC31A5" w:rsidRDefault="00A81FAC" w:rsidP="00A81FAC">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1B16AE2" w14:textId="77777777" w:rsidR="00A81FAC" w:rsidRDefault="00A81FAC" w:rsidP="00A81FAC">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E5E3F56" w14:textId="77777777" w:rsidR="00A81FAC" w:rsidRPr="00DC31A5" w:rsidRDefault="00A81FAC" w:rsidP="00A81FAC">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0D85B" w14:textId="77777777" w:rsidR="00ED1447" w:rsidRDefault="00ED1447" w:rsidP="00F53D08">
      <w:pPr>
        <w:spacing w:line="240" w:lineRule="auto"/>
      </w:pPr>
      <w:r>
        <w:separator/>
      </w:r>
    </w:p>
  </w:footnote>
  <w:footnote w:type="continuationSeparator" w:id="0">
    <w:p w14:paraId="3892B004" w14:textId="77777777" w:rsidR="00ED1447" w:rsidRDefault="00ED144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B5916"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7D232AF1" wp14:editId="49336200">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398D9932"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1A764" w14:textId="77777777" w:rsidR="00E4514E" w:rsidRDefault="00D90411">
    <w:pPr>
      <w:pStyle w:val="a3"/>
    </w:pPr>
    <w:r w:rsidRPr="00BC6FB1">
      <w:rPr>
        <w:noProof/>
        <w:lang w:bidi="ar-EG"/>
      </w:rPr>
      <mc:AlternateContent>
        <mc:Choice Requires="wpg">
          <w:drawing>
            <wp:anchor distT="0" distB="0" distL="114300" distR="114300" simplePos="0" relativeHeight="251672576" behindDoc="0" locked="0" layoutInCell="1" allowOverlap="1" wp14:anchorId="3047B258" wp14:editId="4991AF89">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FE8C7B1"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7508053D" wp14:editId="4FBDF9A2">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209556"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6CB4A"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461E9B16" wp14:editId="1F306FAA">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AA0821"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CC850" w14:textId="77777777" w:rsidR="0046609B" w:rsidRDefault="0046609B">
    <w:pPr>
      <w:pStyle w:val="a3"/>
    </w:pPr>
    <w:r w:rsidRPr="00BC6FB1">
      <w:rPr>
        <w:noProof/>
        <w:lang w:bidi="ar-EG"/>
      </w:rPr>
      <mc:AlternateContent>
        <mc:Choice Requires="wpg">
          <w:drawing>
            <wp:anchor distT="0" distB="0" distL="114300" distR="114300" simplePos="0" relativeHeight="251682816" behindDoc="0" locked="0" layoutInCell="1" allowOverlap="1" wp14:anchorId="203889FA" wp14:editId="3411FEA8">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8BA395E"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31634DC5" wp14:editId="49AB5722">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0E28D8"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953163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85pt;height:373.5pt" o:bullet="t">
        <v:imagedata r:id="rId1" o:title="Picture1"/>
      </v:shape>
    </w:pict>
  </w:numPicBullet>
  <w:numPicBullet w:numPicBulletId="1">
    <w:pict>
      <v:shape id="_x0000_i1026" type="#_x0000_t75" style="width:409.5pt;height:409.5pt" o:bullet="t">
        <v:imagedata r:id="rId2" o:title="436303"/>
      </v:shape>
    </w:pict>
  </w:numPicBullet>
  <w:abstractNum w:abstractNumId="0"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34834587">
    <w:abstractNumId w:val="3"/>
  </w:num>
  <w:num w:numId="2" w16cid:durableId="1422525028">
    <w:abstractNumId w:val="1"/>
  </w:num>
  <w:num w:numId="3" w16cid:durableId="1676304990">
    <w:abstractNumId w:val="1"/>
  </w:num>
  <w:num w:numId="4" w16cid:durableId="876237233">
    <w:abstractNumId w:val="0"/>
  </w:num>
  <w:num w:numId="5" w16cid:durableId="540244483">
    <w:abstractNumId w:val="0"/>
  </w:num>
  <w:num w:numId="6" w16cid:durableId="41878035">
    <w:abstractNumId w:val="4"/>
  </w:num>
  <w:num w:numId="7" w16cid:durableId="118842212">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E32"/>
    <w:rsid w:val="00015BA6"/>
    <w:rsid w:val="000175C5"/>
    <w:rsid w:val="00017C30"/>
    <w:rsid w:val="000247F2"/>
    <w:rsid w:val="00026EBD"/>
    <w:rsid w:val="00031285"/>
    <w:rsid w:val="00040B1C"/>
    <w:rsid w:val="00052041"/>
    <w:rsid w:val="00057FFB"/>
    <w:rsid w:val="0006418D"/>
    <w:rsid w:val="000724CA"/>
    <w:rsid w:val="00075B3B"/>
    <w:rsid w:val="0007723F"/>
    <w:rsid w:val="00085163"/>
    <w:rsid w:val="00090487"/>
    <w:rsid w:val="000B4041"/>
    <w:rsid w:val="000C4B58"/>
    <w:rsid w:val="000F65A1"/>
    <w:rsid w:val="001101A0"/>
    <w:rsid w:val="001239F5"/>
    <w:rsid w:val="0013146F"/>
    <w:rsid w:val="00146067"/>
    <w:rsid w:val="00150A53"/>
    <w:rsid w:val="00194181"/>
    <w:rsid w:val="00195C1F"/>
    <w:rsid w:val="001D1A3B"/>
    <w:rsid w:val="001D350A"/>
    <w:rsid w:val="001F0B9B"/>
    <w:rsid w:val="002021EF"/>
    <w:rsid w:val="00206D6C"/>
    <w:rsid w:val="0021196B"/>
    <w:rsid w:val="0022035D"/>
    <w:rsid w:val="00226469"/>
    <w:rsid w:val="00235BF7"/>
    <w:rsid w:val="00241E32"/>
    <w:rsid w:val="00283647"/>
    <w:rsid w:val="0028392F"/>
    <w:rsid w:val="002A1158"/>
    <w:rsid w:val="002C1700"/>
    <w:rsid w:val="002D301E"/>
    <w:rsid w:val="002E6293"/>
    <w:rsid w:val="002F58A5"/>
    <w:rsid w:val="003000E6"/>
    <w:rsid w:val="00305CD1"/>
    <w:rsid w:val="0032182E"/>
    <w:rsid w:val="00351640"/>
    <w:rsid w:val="00351BFB"/>
    <w:rsid w:val="0035503C"/>
    <w:rsid w:val="00363F3E"/>
    <w:rsid w:val="0036611D"/>
    <w:rsid w:val="0037091C"/>
    <w:rsid w:val="00372687"/>
    <w:rsid w:val="003826AB"/>
    <w:rsid w:val="00383BA6"/>
    <w:rsid w:val="00394764"/>
    <w:rsid w:val="003B53C5"/>
    <w:rsid w:val="003B59F9"/>
    <w:rsid w:val="003B6397"/>
    <w:rsid w:val="003C2153"/>
    <w:rsid w:val="003C3033"/>
    <w:rsid w:val="003D7BDE"/>
    <w:rsid w:val="003E4F85"/>
    <w:rsid w:val="003F3631"/>
    <w:rsid w:val="00402CAC"/>
    <w:rsid w:val="00404549"/>
    <w:rsid w:val="00406F1C"/>
    <w:rsid w:val="00433938"/>
    <w:rsid w:val="00434D3A"/>
    <w:rsid w:val="00440E77"/>
    <w:rsid w:val="00451C2C"/>
    <w:rsid w:val="004551E6"/>
    <w:rsid w:val="0046609B"/>
    <w:rsid w:val="004B21EA"/>
    <w:rsid w:val="004C02BF"/>
    <w:rsid w:val="004E7F53"/>
    <w:rsid w:val="005061FF"/>
    <w:rsid w:val="005160BF"/>
    <w:rsid w:val="00516B98"/>
    <w:rsid w:val="0052240B"/>
    <w:rsid w:val="00531E69"/>
    <w:rsid w:val="005447C6"/>
    <w:rsid w:val="00544A93"/>
    <w:rsid w:val="00555065"/>
    <w:rsid w:val="005553F8"/>
    <w:rsid w:val="005570F6"/>
    <w:rsid w:val="00567F02"/>
    <w:rsid w:val="0057074D"/>
    <w:rsid w:val="005A14EB"/>
    <w:rsid w:val="005B19EA"/>
    <w:rsid w:val="005B20FB"/>
    <w:rsid w:val="005B394D"/>
    <w:rsid w:val="005B6BA6"/>
    <w:rsid w:val="005E1791"/>
    <w:rsid w:val="005F43F4"/>
    <w:rsid w:val="00605A10"/>
    <w:rsid w:val="006062A0"/>
    <w:rsid w:val="00610759"/>
    <w:rsid w:val="00620AB0"/>
    <w:rsid w:val="00635307"/>
    <w:rsid w:val="00636A52"/>
    <w:rsid w:val="00643F60"/>
    <w:rsid w:val="00685B67"/>
    <w:rsid w:val="006A6D23"/>
    <w:rsid w:val="006A7D92"/>
    <w:rsid w:val="006B610D"/>
    <w:rsid w:val="006B6382"/>
    <w:rsid w:val="006C0B9D"/>
    <w:rsid w:val="006C3ECB"/>
    <w:rsid w:val="006E04F3"/>
    <w:rsid w:val="006E2B00"/>
    <w:rsid w:val="006F1D3A"/>
    <w:rsid w:val="006F4600"/>
    <w:rsid w:val="007067A6"/>
    <w:rsid w:val="00713FA8"/>
    <w:rsid w:val="00724E42"/>
    <w:rsid w:val="007511C6"/>
    <w:rsid w:val="00774F12"/>
    <w:rsid w:val="007900DD"/>
    <w:rsid w:val="007B5069"/>
    <w:rsid w:val="007C1E73"/>
    <w:rsid w:val="007D45C4"/>
    <w:rsid w:val="007E321C"/>
    <w:rsid w:val="007F2463"/>
    <w:rsid w:val="007F4B8E"/>
    <w:rsid w:val="00804E71"/>
    <w:rsid w:val="00806022"/>
    <w:rsid w:val="00820E6E"/>
    <w:rsid w:val="008247B4"/>
    <w:rsid w:val="00834853"/>
    <w:rsid w:val="008452D0"/>
    <w:rsid w:val="008500D7"/>
    <w:rsid w:val="008509A1"/>
    <w:rsid w:val="00880428"/>
    <w:rsid w:val="00881264"/>
    <w:rsid w:val="008855B3"/>
    <w:rsid w:val="008928E3"/>
    <w:rsid w:val="008A4219"/>
    <w:rsid w:val="008A5D14"/>
    <w:rsid w:val="008D06BD"/>
    <w:rsid w:val="008D6825"/>
    <w:rsid w:val="008E3919"/>
    <w:rsid w:val="008E5CB0"/>
    <w:rsid w:val="008F266E"/>
    <w:rsid w:val="008F4053"/>
    <w:rsid w:val="008F6AC3"/>
    <w:rsid w:val="00900F65"/>
    <w:rsid w:val="00902465"/>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43A2C"/>
    <w:rsid w:val="00A651BF"/>
    <w:rsid w:val="00A80DC9"/>
    <w:rsid w:val="00A81FAC"/>
    <w:rsid w:val="00A864D0"/>
    <w:rsid w:val="00A879D7"/>
    <w:rsid w:val="00A9124F"/>
    <w:rsid w:val="00A94163"/>
    <w:rsid w:val="00AA125F"/>
    <w:rsid w:val="00AB6ABD"/>
    <w:rsid w:val="00AE3BF6"/>
    <w:rsid w:val="00B04A3D"/>
    <w:rsid w:val="00B17DD2"/>
    <w:rsid w:val="00B246E6"/>
    <w:rsid w:val="00B30CCA"/>
    <w:rsid w:val="00B35D4D"/>
    <w:rsid w:val="00B36E13"/>
    <w:rsid w:val="00B37BEB"/>
    <w:rsid w:val="00B45695"/>
    <w:rsid w:val="00B47107"/>
    <w:rsid w:val="00B57307"/>
    <w:rsid w:val="00B72FA3"/>
    <w:rsid w:val="00B85C78"/>
    <w:rsid w:val="00B9126E"/>
    <w:rsid w:val="00B9763C"/>
    <w:rsid w:val="00BB6B1A"/>
    <w:rsid w:val="00BC4B17"/>
    <w:rsid w:val="00BE3CCA"/>
    <w:rsid w:val="00BF1976"/>
    <w:rsid w:val="00C02D67"/>
    <w:rsid w:val="00C13BE5"/>
    <w:rsid w:val="00C23FCA"/>
    <w:rsid w:val="00C2420C"/>
    <w:rsid w:val="00C31B74"/>
    <w:rsid w:val="00C411F6"/>
    <w:rsid w:val="00C67068"/>
    <w:rsid w:val="00C75D46"/>
    <w:rsid w:val="00C769E5"/>
    <w:rsid w:val="00C933EC"/>
    <w:rsid w:val="00CB3248"/>
    <w:rsid w:val="00CC1FBB"/>
    <w:rsid w:val="00CD05BC"/>
    <w:rsid w:val="00CD2DFE"/>
    <w:rsid w:val="00CE0374"/>
    <w:rsid w:val="00CE1CEF"/>
    <w:rsid w:val="00CE3DFF"/>
    <w:rsid w:val="00CE42F5"/>
    <w:rsid w:val="00CE4EEA"/>
    <w:rsid w:val="00CF54F0"/>
    <w:rsid w:val="00CF7647"/>
    <w:rsid w:val="00D01BB0"/>
    <w:rsid w:val="00D152DE"/>
    <w:rsid w:val="00D157FB"/>
    <w:rsid w:val="00D1706C"/>
    <w:rsid w:val="00D26A0B"/>
    <w:rsid w:val="00D313B8"/>
    <w:rsid w:val="00D32D17"/>
    <w:rsid w:val="00D374CF"/>
    <w:rsid w:val="00D514BF"/>
    <w:rsid w:val="00D6468C"/>
    <w:rsid w:val="00D80F3F"/>
    <w:rsid w:val="00D86B60"/>
    <w:rsid w:val="00D90411"/>
    <w:rsid w:val="00DB7EB2"/>
    <w:rsid w:val="00DC1968"/>
    <w:rsid w:val="00DC2CFD"/>
    <w:rsid w:val="00DD042E"/>
    <w:rsid w:val="00DE265B"/>
    <w:rsid w:val="00DE38D9"/>
    <w:rsid w:val="00DF470D"/>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D1447"/>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965669"/>
  <w15:chartTrackingRefBased/>
  <w15:docId w15:val="{02209713-B356-4FFD-BFD6-D142C2FF9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CD1"/>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86890693">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693066028">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footer" Target="footer2.xml"/><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8.png"/><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microsoft.com/office/2007/relationships/hdphoto" Target="media/hdphoto4.wdp"/><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png"/><Relationship Id="rId45" Type="http://schemas.microsoft.com/office/2007/relationships/hdphoto" Target="media/hdphoto9.wdp"/><Relationship Id="rId5" Type="http://schemas.openxmlformats.org/officeDocument/2006/relationships/webSettings" Target="webSettings.xml"/><Relationship Id="rId15" Type="http://schemas.openxmlformats.org/officeDocument/2006/relationships/image" Target="media/image7.png"/><Relationship Id="rId23" Type="http://schemas.microsoft.com/office/2007/relationships/hdphoto" Target="media/hdphoto1.wdp"/><Relationship Id="rId28" Type="http://schemas.openxmlformats.org/officeDocument/2006/relationships/image" Target="media/image15.png"/><Relationship Id="rId36" Type="http://schemas.openxmlformats.org/officeDocument/2006/relationships/image" Target="media/image20.png"/><Relationship Id="rId49" Type="http://schemas.openxmlformats.org/officeDocument/2006/relationships/header" Target="header4.xml"/><Relationship Id="rId10" Type="http://schemas.openxmlformats.org/officeDocument/2006/relationships/image" Target="media/image3.jpg"/><Relationship Id="rId19" Type="http://schemas.openxmlformats.org/officeDocument/2006/relationships/image" Target="media/image11.png"/><Relationship Id="rId31" Type="http://schemas.microsoft.com/office/2007/relationships/hdphoto" Target="media/hdphoto5.wdp"/><Relationship Id="rId44" Type="http://schemas.openxmlformats.org/officeDocument/2006/relationships/image" Target="media/image26.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12.png"/><Relationship Id="rId27" Type="http://schemas.microsoft.com/office/2007/relationships/hdphoto" Target="media/hdphoto3.wdp"/><Relationship Id="rId30" Type="http://schemas.openxmlformats.org/officeDocument/2006/relationships/image" Target="media/image16.png"/><Relationship Id="rId35" Type="http://schemas.openxmlformats.org/officeDocument/2006/relationships/image" Target="media/image19.png"/><Relationship Id="rId43" Type="http://schemas.microsoft.com/office/2007/relationships/hdphoto" Target="media/hdphoto8.wdp"/><Relationship Id="rId48" Type="http://schemas.openxmlformats.org/officeDocument/2006/relationships/image" Target="media/image29.png"/><Relationship Id="rId8" Type="http://schemas.openxmlformats.org/officeDocument/2006/relationships/header" Target="header1.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microsoft.com/office/2007/relationships/hdphoto" Target="media/hdphoto2.wdp"/><Relationship Id="rId33" Type="http://schemas.microsoft.com/office/2007/relationships/hdphoto" Target="media/hdphoto6.wdp"/><Relationship Id="rId38" Type="http://schemas.openxmlformats.org/officeDocument/2006/relationships/image" Target="media/image22.png"/><Relationship Id="rId46" Type="http://schemas.openxmlformats.org/officeDocument/2006/relationships/image" Target="media/image27.png"/><Relationship Id="rId20" Type="http://schemas.openxmlformats.org/officeDocument/2006/relationships/header" Target="header3.xml"/><Relationship Id="rId41" Type="http://schemas.microsoft.com/office/2007/relationships/hdphoto" Target="media/hdphoto7.wdp"/><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8</TotalTime>
  <Pages>15</Pages>
  <Words>408</Words>
  <Characters>2329</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3</cp:revision>
  <cp:lastPrinted>2022-03-26T18:07:00Z</cp:lastPrinted>
  <dcterms:created xsi:type="dcterms:W3CDTF">2025-11-13T07:47:00Z</dcterms:created>
  <dcterms:modified xsi:type="dcterms:W3CDTF">2026-08-30T11:56:00Z</dcterms:modified>
</cp:coreProperties>
</file>